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10773" w:type="dxa"/>
        <w:jc w:val="center"/>
        <w:tblLayout w:type="fixed"/>
        <w:tblLook w:val="04A0" w:firstRow="1" w:lastRow="0" w:firstColumn="1" w:lastColumn="0" w:noHBand="0" w:noVBand="1"/>
      </w:tblPr>
      <w:tblGrid>
        <w:gridCol w:w="1821"/>
        <w:gridCol w:w="6989"/>
        <w:gridCol w:w="1963"/>
      </w:tblGrid>
      <w:tr w:rsidR="0010094F" w:rsidTr="0010094F">
        <w:trPr>
          <w:trHeight w:val="454"/>
          <w:jc w:val="center"/>
        </w:trPr>
        <w:tc>
          <w:tcPr>
            <w:tcW w:w="8810" w:type="dxa"/>
            <w:gridSpan w:val="2"/>
            <w:vAlign w:val="center"/>
          </w:tcPr>
          <w:p w:rsidR="0010094F" w:rsidRPr="00B21C46" w:rsidRDefault="00B071CC" w:rsidP="007A13B6">
            <w:pPr>
              <w:pStyle w:val="En-tte"/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color w:val="FF0000"/>
                <w:sz w:val="36"/>
              </w:rPr>
              <w:t>Innovation Technologique</w:t>
            </w:r>
          </w:p>
        </w:tc>
        <w:tc>
          <w:tcPr>
            <w:tcW w:w="1963" w:type="dxa"/>
            <w:vAlign w:val="center"/>
          </w:tcPr>
          <w:p w:rsidR="0010094F" w:rsidRDefault="0010094F" w:rsidP="007A13B6">
            <w:pPr>
              <w:pStyle w:val="En-tte"/>
              <w:jc w:val="center"/>
              <w:rPr>
                <w:b/>
              </w:rPr>
            </w:pPr>
            <w:r>
              <w:rPr>
                <w:b/>
              </w:rPr>
              <w:t>1° STI2D</w:t>
            </w:r>
          </w:p>
          <w:p w:rsidR="0010094F" w:rsidRPr="003D0E61" w:rsidRDefault="0031263C" w:rsidP="007A13B6">
            <w:pPr>
              <w:pStyle w:val="En-tte"/>
              <w:jc w:val="center"/>
              <w:rPr>
                <w:rFonts w:ascii="Comic Sans MS" w:hAnsi="Comic Sans MS"/>
                <w:b/>
              </w:rPr>
            </w:pPr>
            <w:r>
              <w:rPr>
                <w:b/>
              </w:rPr>
              <w:t>SEQ 4</w:t>
            </w:r>
          </w:p>
        </w:tc>
      </w:tr>
      <w:tr w:rsidR="0010094F" w:rsidTr="0010094F">
        <w:trPr>
          <w:jc w:val="center"/>
        </w:trPr>
        <w:tc>
          <w:tcPr>
            <w:tcW w:w="1821" w:type="dxa"/>
            <w:vMerge w:val="restart"/>
            <w:vAlign w:val="center"/>
          </w:tcPr>
          <w:p w:rsidR="0010094F" w:rsidRPr="001B6658" w:rsidRDefault="0010094F" w:rsidP="007A13B6">
            <w:pPr>
              <w:pStyle w:val="En-tte"/>
              <w:jc w:val="center"/>
            </w:pPr>
            <w:r w:rsidRPr="002D50A1">
              <w:rPr>
                <w:rFonts w:ascii="Comic Sans MS" w:hAnsi="Comic Sans MS"/>
                <w:noProof/>
                <w:lang w:eastAsia="fr-FR"/>
              </w:rPr>
              <w:drawing>
                <wp:inline distT="0" distB="0" distL="0" distR="0" wp14:anchorId="12621B7F" wp14:editId="58C5836B">
                  <wp:extent cx="637287" cy="408712"/>
                  <wp:effectExtent l="0" t="0" r="0" b="0"/>
                  <wp:docPr id="8" name="Image 8" descr="D:\Cours\Année 2019-2020\1STI2D\Log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Cours\Année 2019-2020\1STI2D\Log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048" cy="451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89" w:type="dxa"/>
            <w:vAlign w:val="center"/>
          </w:tcPr>
          <w:p w:rsidR="0010094F" w:rsidRPr="00B21C46" w:rsidRDefault="00786B2B" w:rsidP="00EB63E6">
            <w:pPr>
              <w:pStyle w:val="En-tte"/>
              <w:jc w:val="center"/>
              <w:rPr>
                <w:rFonts w:ascii="Arial" w:hAnsi="Arial" w:cs="Arial"/>
              </w:rPr>
            </w:pPr>
            <w:r>
              <w:rPr>
                <w:color w:val="1F497D" w:themeColor="text2"/>
                <w:sz w:val="28"/>
              </w:rPr>
              <w:t>Do</w:t>
            </w:r>
            <w:r w:rsidR="00EB63E6">
              <w:rPr>
                <w:color w:val="1F497D" w:themeColor="text2"/>
                <w:sz w:val="28"/>
              </w:rPr>
              <w:t xml:space="preserve">cument </w:t>
            </w:r>
            <w:r w:rsidR="003D6E87">
              <w:rPr>
                <w:color w:val="1F497D" w:themeColor="text2"/>
                <w:sz w:val="28"/>
              </w:rPr>
              <w:t>réponses</w:t>
            </w:r>
          </w:p>
        </w:tc>
        <w:tc>
          <w:tcPr>
            <w:tcW w:w="1963" w:type="dxa"/>
            <w:vAlign w:val="center"/>
          </w:tcPr>
          <w:p w:rsidR="0010094F" w:rsidRPr="00034DB3" w:rsidRDefault="0010094F" w:rsidP="0031263C">
            <w:pPr>
              <w:pStyle w:val="En-tte"/>
              <w:jc w:val="center"/>
              <w:rPr>
                <w:rFonts w:ascii="Comic Sans MS" w:hAnsi="Comic Sans MS"/>
                <w:b/>
                <w:sz w:val="22"/>
              </w:rPr>
            </w:pPr>
            <w:r>
              <w:rPr>
                <w:rFonts w:ascii="Comic Sans MS" w:hAnsi="Comic Sans MS"/>
                <w:b/>
                <w:sz w:val="22"/>
              </w:rPr>
              <w:t xml:space="preserve">SÉANCE </w:t>
            </w:r>
            <w:r w:rsidR="00AC26F0">
              <w:rPr>
                <w:rFonts w:ascii="Comic Sans MS" w:hAnsi="Comic Sans MS"/>
                <w:b/>
                <w:sz w:val="22"/>
              </w:rPr>
              <w:t>4</w:t>
            </w:r>
          </w:p>
        </w:tc>
      </w:tr>
      <w:tr w:rsidR="0010094F" w:rsidTr="0010094F">
        <w:trPr>
          <w:jc w:val="center"/>
        </w:trPr>
        <w:tc>
          <w:tcPr>
            <w:tcW w:w="1821" w:type="dxa"/>
            <w:vMerge/>
            <w:vAlign w:val="center"/>
          </w:tcPr>
          <w:p w:rsidR="0010094F" w:rsidRDefault="0010094F" w:rsidP="007A13B6">
            <w:pPr>
              <w:pStyle w:val="En-tte"/>
              <w:jc w:val="center"/>
            </w:pPr>
          </w:p>
        </w:tc>
        <w:tc>
          <w:tcPr>
            <w:tcW w:w="6989" w:type="dxa"/>
            <w:vAlign w:val="center"/>
          </w:tcPr>
          <w:p w:rsidR="0010094F" w:rsidRDefault="00C939B3" w:rsidP="007F0852">
            <w:pPr>
              <w:pStyle w:val="En-tte"/>
              <w:jc w:val="center"/>
            </w:pPr>
            <w:r w:rsidRPr="00C939B3">
              <w:rPr>
                <w:b/>
                <w:bCs/>
                <w:sz w:val="36"/>
                <w:szCs w:val="36"/>
              </w:rPr>
              <w:t>Chauffe-eau solaire</w:t>
            </w:r>
            <w:r>
              <w:rPr>
                <w:b/>
                <w:bCs/>
                <w:sz w:val="36"/>
                <w:szCs w:val="36"/>
              </w:rPr>
              <w:t xml:space="preserve"> individuel</w:t>
            </w:r>
          </w:p>
        </w:tc>
        <w:tc>
          <w:tcPr>
            <w:tcW w:w="1963" w:type="dxa"/>
            <w:vAlign w:val="center"/>
          </w:tcPr>
          <w:p w:rsidR="0010094F" w:rsidRDefault="00E06671" w:rsidP="0031263C">
            <w:pPr>
              <w:pStyle w:val="En-tte"/>
              <w:jc w:val="center"/>
            </w:pPr>
            <w:r>
              <w:t>A</w:t>
            </w:r>
            <w:r w:rsidR="00D544EF">
              <w:t xml:space="preserve">ctivité </w:t>
            </w:r>
            <w:r w:rsidR="00EB63E6">
              <w:t>3</w:t>
            </w:r>
          </w:p>
        </w:tc>
      </w:tr>
    </w:tbl>
    <w:p w:rsidR="0010094F" w:rsidRDefault="0010094F" w:rsidP="000830E0"/>
    <w:p w:rsidR="00C075F4" w:rsidRDefault="00786B2B" w:rsidP="0004606F">
      <w:pPr>
        <w:pStyle w:val="Titre1"/>
        <w:numPr>
          <w:ilvl w:val="0"/>
          <w:numId w:val="0"/>
        </w:numPr>
        <w:ind w:left="-426"/>
        <w:jc w:val="center"/>
      </w:pPr>
      <w:r>
        <w:t>D</w:t>
      </w:r>
      <w:r w:rsidR="003D6E87">
        <w:t>R</w:t>
      </w:r>
      <w:r>
        <w:t xml:space="preserve"> 1</w:t>
      </w:r>
    </w:p>
    <w:p w:rsidR="001A6A92" w:rsidRPr="001A6A92" w:rsidRDefault="001A6A92" w:rsidP="001A6A92"/>
    <w:p w:rsidR="00C66FD5" w:rsidRDefault="00F75EE6" w:rsidP="00786B2B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334B9FF" wp14:editId="58D03EF5">
                <wp:simplePos x="0" y="0"/>
                <wp:positionH relativeFrom="column">
                  <wp:posOffset>4869815</wp:posOffset>
                </wp:positionH>
                <wp:positionV relativeFrom="paragraph">
                  <wp:posOffset>6628765</wp:posOffset>
                </wp:positionV>
                <wp:extent cx="1193800" cy="246803"/>
                <wp:effectExtent l="0" t="0" r="0" b="1270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3800" cy="2468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EE6" w:rsidRPr="00F75EE6" w:rsidRDefault="00DC2685" w:rsidP="00F75EE6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DC2685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34B9FF" id="_x0000_t202" coordsize="21600,21600" o:spt="202" path="m,l,21600r21600,l21600,xe">
                <v:stroke joinstyle="miter"/>
                <v:path gradientshapeok="t" o:connecttype="rect"/>
              </v:shapetype>
              <v:shape id="Zone de texte 40" o:spid="_x0000_s1026" type="#_x0000_t202" style="position:absolute;left:0;text-align:left;margin-left:383.45pt;margin-top:521.95pt;width:94pt;height:19.4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" filled="f" stroked="f" strokeweight=".5pt">
                <v:textbox>
                  <w:txbxContent>
                    <w:p w:rsidR="00F75EE6" w:rsidRPr="00F75EE6" w:rsidRDefault="00DC2685" w:rsidP="00F75EE6">
                      <w:pPr>
                        <w:jc w:val="center"/>
                        <w:rPr>
                          <w:b/>
                          <w:color w:val="FF0000"/>
                          <w:sz w:val="18"/>
                          <w:szCs w:val="18"/>
                        </w:rPr>
                      </w:pPr>
                      <w:r w:rsidRPr="00DC2685">
                        <w:rPr>
                          <w:b/>
                          <w:color w:val="FF0000"/>
                          <w:sz w:val="20"/>
                          <w:szCs w:val="20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8A38814" wp14:editId="04A82A7B">
                <wp:simplePos x="0" y="0"/>
                <wp:positionH relativeFrom="column">
                  <wp:posOffset>4898601</wp:posOffset>
                </wp:positionH>
                <wp:positionV relativeFrom="paragraph">
                  <wp:posOffset>5782310</wp:posOffset>
                </wp:positionV>
                <wp:extent cx="879686" cy="246803"/>
                <wp:effectExtent l="0" t="0" r="0" b="127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9686" cy="2468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EE6" w:rsidRPr="00F75EE6" w:rsidRDefault="00DC2685" w:rsidP="00F75EE6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DC2685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A38814" id="Zone de texte 39" o:spid="_x0000_s1027" type="#_x0000_t202" style="position:absolute;left:0;text-align:left;margin-left:385.7pt;margin-top:455.3pt;width:69.25pt;height:19.4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" filled="f" stroked="f" strokeweight=".5pt">
                <v:textbox>
                  <w:txbxContent>
                    <w:p w:rsidR="00F75EE6" w:rsidRPr="00F75EE6" w:rsidRDefault="00DC2685" w:rsidP="00F75EE6">
                      <w:pPr>
                        <w:jc w:val="center"/>
                        <w:rPr>
                          <w:b/>
                          <w:color w:val="FF0000"/>
                          <w:sz w:val="18"/>
                          <w:szCs w:val="18"/>
                        </w:rPr>
                      </w:pPr>
                      <w:r w:rsidRPr="00DC2685">
                        <w:rPr>
                          <w:b/>
                          <w:color w:val="FF0000"/>
                          <w:sz w:val="20"/>
                          <w:szCs w:val="20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9A42117" wp14:editId="18964AC5">
                <wp:simplePos x="0" y="0"/>
                <wp:positionH relativeFrom="column">
                  <wp:posOffset>4941782</wp:posOffset>
                </wp:positionH>
                <wp:positionV relativeFrom="paragraph">
                  <wp:posOffset>3106632</wp:posOffset>
                </wp:positionV>
                <wp:extent cx="879686" cy="246803"/>
                <wp:effectExtent l="0" t="0" r="0" b="127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9686" cy="2468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EE6" w:rsidRPr="00F75EE6" w:rsidRDefault="00DC2685" w:rsidP="00F75EE6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DC2685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42117" id="Zone de texte 38" o:spid="_x0000_s1028" type="#_x0000_t202" style="position:absolute;left:0;text-align:left;margin-left:389.1pt;margin-top:244.6pt;width:69.25pt;height:19.4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" filled="f" stroked="f" strokeweight=".5pt">
                <v:textbox>
                  <w:txbxContent>
                    <w:p w:rsidR="00F75EE6" w:rsidRPr="00F75EE6" w:rsidRDefault="00DC2685" w:rsidP="00F75EE6">
                      <w:pPr>
                        <w:jc w:val="center"/>
                        <w:rPr>
                          <w:b/>
                          <w:color w:val="FF0000"/>
                          <w:sz w:val="18"/>
                          <w:szCs w:val="18"/>
                        </w:rPr>
                      </w:pPr>
                      <w:r w:rsidRPr="00DC2685">
                        <w:rPr>
                          <w:b/>
                          <w:color w:val="FF0000"/>
                          <w:sz w:val="20"/>
                          <w:szCs w:val="20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861F524" wp14:editId="610655F2">
                <wp:simplePos x="0" y="0"/>
                <wp:positionH relativeFrom="column">
                  <wp:posOffset>4806315</wp:posOffset>
                </wp:positionH>
                <wp:positionV relativeFrom="paragraph">
                  <wp:posOffset>1083098</wp:posOffset>
                </wp:positionV>
                <wp:extent cx="1185333" cy="327025"/>
                <wp:effectExtent l="0" t="0" r="0" b="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5333" cy="327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EE6" w:rsidRPr="00F75EE6" w:rsidRDefault="00DC2685" w:rsidP="00F75EE6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DC2685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1F524" id="Zone de texte 36" o:spid="_x0000_s1029" type="#_x0000_t202" style="position:absolute;left:0;text-align:left;margin-left:378.45pt;margin-top:85.3pt;width:93.35pt;height:25.7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" filled="f" stroked="f" strokeweight=".5pt">
                <v:textbox>
                  <w:txbxContent>
                    <w:p w:rsidR="00F75EE6" w:rsidRPr="00F75EE6" w:rsidRDefault="00DC2685" w:rsidP="00F75EE6">
                      <w:pPr>
                        <w:jc w:val="center"/>
                        <w:rPr>
                          <w:b/>
                          <w:color w:val="FF0000"/>
                          <w:sz w:val="18"/>
                          <w:szCs w:val="18"/>
                        </w:rPr>
                      </w:pPr>
                      <w:r w:rsidRPr="00DC2685">
                        <w:rPr>
                          <w:b/>
                          <w:color w:val="FF0000"/>
                          <w:sz w:val="20"/>
                          <w:szCs w:val="20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4867698</wp:posOffset>
                </wp:positionH>
                <wp:positionV relativeFrom="paragraph">
                  <wp:posOffset>354965</wp:posOffset>
                </wp:positionV>
                <wp:extent cx="917152" cy="327025"/>
                <wp:effectExtent l="0" t="0" r="0" b="0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7152" cy="327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5EE6" w:rsidRPr="00F75EE6" w:rsidRDefault="00DC2685" w:rsidP="00F75EE6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DC2685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3" o:spid="_x0000_s1030" type="#_x0000_t202" style="position:absolute;left:0;text-align:left;margin-left:383.3pt;margin-top:27.95pt;width:72.2pt;height:25.7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" filled="f" stroked="f" strokeweight=".5pt">
                <v:textbox>
                  <w:txbxContent>
                    <w:p w:rsidR="00F75EE6" w:rsidRPr="00F75EE6" w:rsidRDefault="00DC2685" w:rsidP="00F75EE6">
                      <w:pPr>
                        <w:jc w:val="center"/>
                        <w:rPr>
                          <w:b/>
                          <w:color w:val="FF0000"/>
                          <w:sz w:val="18"/>
                          <w:szCs w:val="18"/>
                        </w:rPr>
                      </w:pPr>
                      <w:r w:rsidRPr="00DC2685">
                        <w:rPr>
                          <w:b/>
                          <w:color w:val="FF0000"/>
                          <w:sz w:val="20"/>
                          <w:szCs w:val="20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 w:rsidR="003D6E87">
        <w:rPr>
          <w:noProof/>
          <w:lang w:eastAsia="fr-FR"/>
        </w:rPr>
        <mc:AlternateContent>
          <mc:Choice Requires="wpg">
            <w:drawing>
              <wp:inline distT="0" distB="0" distL="0" distR="0">
                <wp:extent cx="6256655" cy="7385050"/>
                <wp:effectExtent l="0" t="0" r="0" b="6350"/>
                <wp:docPr id="7" name="Grou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6655" cy="7385050"/>
                          <a:chOff x="1164" y="-569"/>
                          <a:chExt cx="9853" cy="11630"/>
                        </a:xfrm>
                      </wpg:grpSpPr>
                      <pic:pic xmlns:pic="http://schemas.openxmlformats.org/drawingml/2006/picture">
                        <pic:nvPicPr>
                          <pic:cNvPr id="9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64" y="-569"/>
                            <a:ext cx="9853" cy="11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10" name="Group 5"/>
                        <wpg:cNvGrpSpPr>
                          <a:grpSpLocks/>
                        </wpg:cNvGrpSpPr>
                        <wpg:grpSpPr bwMode="auto">
                          <a:xfrm>
                            <a:off x="8514" y="-6"/>
                            <a:ext cx="1442" cy="512"/>
                            <a:chOff x="8514" y="-6"/>
                            <a:chExt cx="1442" cy="512"/>
                          </a:xfrm>
                        </wpg:grpSpPr>
                        <wps:wsp>
                          <wps:cNvPr id="11" name="Freeform 6"/>
                          <wps:cNvSpPr>
                            <a:spLocks/>
                          </wps:cNvSpPr>
                          <wps:spPr bwMode="auto">
                            <a:xfrm>
                              <a:off x="8514" y="-6"/>
                              <a:ext cx="1442" cy="512"/>
                            </a:xfrm>
                            <a:custGeom>
                              <a:avLst/>
                              <a:gdLst>
                                <a:gd name="T0" fmla="+- 0 8514 8514"/>
                                <a:gd name="T1" fmla="*/ T0 w 1442"/>
                                <a:gd name="T2" fmla="+- 0 506 -6"/>
                                <a:gd name="T3" fmla="*/ 506 h 512"/>
                                <a:gd name="T4" fmla="+- 0 9956 8514"/>
                                <a:gd name="T5" fmla="*/ T4 w 1442"/>
                                <a:gd name="T6" fmla="+- 0 506 -6"/>
                                <a:gd name="T7" fmla="*/ 506 h 512"/>
                                <a:gd name="T8" fmla="+- 0 9956 8514"/>
                                <a:gd name="T9" fmla="*/ T8 w 1442"/>
                                <a:gd name="T10" fmla="+- 0 -6 -6"/>
                                <a:gd name="T11" fmla="*/ -6 h 512"/>
                                <a:gd name="T12" fmla="+- 0 8514 8514"/>
                                <a:gd name="T13" fmla="*/ T12 w 1442"/>
                                <a:gd name="T14" fmla="+- 0 -6 -6"/>
                                <a:gd name="T15" fmla="*/ -6 h 512"/>
                                <a:gd name="T16" fmla="+- 0 8514 8514"/>
                                <a:gd name="T17" fmla="*/ T16 w 1442"/>
                                <a:gd name="T18" fmla="+- 0 506 -6"/>
                                <a:gd name="T19" fmla="*/ 506 h 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42" h="512">
                                  <a:moveTo>
                                    <a:pt x="0" y="512"/>
                                  </a:moveTo>
                                  <a:lnTo>
                                    <a:pt x="1442" y="512"/>
                                  </a:lnTo>
                                  <a:lnTo>
                                    <a:pt x="14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" name="Group 7"/>
                        <wpg:cNvGrpSpPr>
                          <a:grpSpLocks/>
                        </wpg:cNvGrpSpPr>
                        <wpg:grpSpPr bwMode="auto">
                          <a:xfrm>
                            <a:off x="8514" y="-6"/>
                            <a:ext cx="1442" cy="512"/>
                            <a:chOff x="8514" y="-6"/>
                            <a:chExt cx="1442" cy="512"/>
                          </a:xfrm>
                        </wpg:grpSpPr>
                        <wps:wsp>
                          <wps:cNvPr id="14" name="Freeform 8"/>
                          <wps:cNvSpPr>
                            <a:spLocks/>
                          </wps:cNvSpPr>
                          <wps:spPr bwMode="auto">
                            <a:xfrm>
                              <a:off x="8514" y="-6"/>
                              <a:ext cx="1442" cy="512"/>
                            </a:xfrm>
                            <a:custGeom>
                              <a:avLst/>
                              <a:gdLst>
                                <a:gd name="T0" fmla="+- 0 8514 8514"/>
                                <a:gd name="T1" fmla="*/ T0 w 1442"/>
                                <a:gd name="T2" fmla="+- 0 506 -6"/>
                                <a:gd name="T3" fmla="*/ 506 h 512"/>
                                <a:gd name="T4" fmla="+- 0 9956 8514"/>
                                <a:gd name="T5" fmla="*/ T4 w 1442"/>
                                <a:gd name="T6" fmla="+- 0 506 -6"/>
                                <a:gd name="T7" fmla="*/ 506 h 512"/>
                                <a:gd name="T8" fmla="+- 0 9956 8514"/>
                                <a:gd name="T9" fmla="*/ T8 w 1442"/>
                                <a:gd name="T10" fmla="+- 0 -6 -6"/>
                                <a:gd name="T11" fmla="*/ -6 h 512"/>
                                <a:gd name="T12" fmla="+- 0 8514 8514"/>
                                <a:gd name="T13" fmla="*/ T12 w 1442"/>
                                <a:gd name="T14" fmla="+- 0 -6 -6"/>
                                <a:gd name="T15" fmla="*/ -6 h 512"/>
                                <a:gd name="T16" fmla="+- 0 8514 8514"/>
                                <a:gd name="T17" fmla="*/ T16 w 1442"/>
                                <a:gd name="T18" fmla="+- 0 506 -6"/>
                                <a:gd name="T19" fmla="*/ 506 h 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42" h="512">
                                  <a:moveTo>
                                    <a:pt x="0" y="512"/>
                                  </a:moveTo>
                                  <a:lnTo>
                                    <a:pt x="1442" y="512"/>
                                  </a:lnTo>
                                  <a:lnTo>
                                    <a:pt x="14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" name="Group 9"/>
                        <wpg:cNvGrpSpPr>
                          <a:grpSpLocks/>
                        </wpg:cNvGrpSpPr>
                        <wpg:grpSpPr bwMode="auto">
                          <a:xfrm>
                            <a:off x="8617" y="9886"/>
                            <a:ext cx="1667" cy="392"/>
                            <a:chOff x="8617" y="9886"/>
                            <a:chExt cx="1667" cy="392"/>
                          </a:xfrm>
                        </wpg:grpSpPr>
                        <wps:wsp>
                          <wps:cNvPr id="16" name="Freeform 10"/>
                          <wps:cNvSpPr>
                            <a:spLocks/>
                          </wps:cNvSpPr>
                          <wps:spPr bwMode="auto">
                            <a:xfrm>
                              <a:off x="8617" y="9886"/>
                              <a:ext cx="1667" cy="392"/>
                            </a:xfrm>
                            <a:custGeom>
                              <a:avLst/>
                              <a:gdLst>
                                <a:gd name="T0" fmla="+- 0 8617 8617"/>
                                <a:gd name="T1" fmla="*/ T0 w 1667"/>
                                <a:gd name="T2" fmla="+- 0 10278 9886"/>
                                <a:gd name="T3" fmla="*/ 10278 h 392"/>
                                <a:gd name="T4" fmla="+- 0 10284 8617"/>
                                <a:gd name="T5" fmla="*/ T4 w 1667"/>
                                <a:gd name="T6" fmla="+- 0 10278 9886"/>
                                <a:gd name="T7" fmla="*/ 10278 h 392"/>
                                <a:gd name="T8" fmla="+- 0 10284 8617"/>
                                <a:gd name="T9" fmla="*/ T8 w 1667"/>
                                <a:gd name="T10" fmla="+- 0 9886 9886"/>
                                <a:gd name="T11" fmla="*/ 9886 h 392"/>
                                <a:gd name="T12" fmla="+- 0 8617 8617"/>
                                <a:gd name="T13" fmla="*/ T12 w 1667"/>
                                <a:gd name="T14" fmla="+- 0 9886 9886"/>
                                <a:gd name="T15" fmla="*/ 9886 h 392"/>
                                <a:gd name="T16" fmla="+- 0 8617 8617"/>
                                <a:gd name="T17" fmla="*/ T16 w 1667"/>
                                <a:gd name="T18" fmla="+- 0 10278 9886"/>
                                <a:gd name="T19" fmla="*/ 10278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67" h="392">
                                  <a:moveTo>
                                    <a:pt x="0" y="392"/>
                                  </a:moveTo>
                                  <a:lnTo>
                                    <a:pt x="1667" y="392"/>
                                  </a:lnTo>
                                  <a:lnTo>
                                    <a:pt x="166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" name="Group 11"/>
                        <wpg:cNvGrpSpPr>
                          <a:grpSpLocks/>
                        </wpg:cNvGrpSpPr>
                        <wpg:grpSpPr bwMode="auto">
                          <a:xfrm>
                            <a:off x="8617" y="9886"/>
                            <a:ext cx="1667" cy="392"/>
                            <a:chOff x="8617" y="9886"/>
                            <a:chExt cx="1667" cy="392"/>
                          </a:xfrm>
                        </wpg:grpSpPr>
                        <wps:wsp>
                          <wps:cNvPr id="18" name="Freeform 12"/>
                          <wps:cNvSpPr>
                            <a:spLocks/>
                          </wps:cNvSpPr>
                          <wps:spPr bwMode="auto">
                            <a:xfrm>
                              <a:off x="8617" y="9886"/>
                              <a:ext cx="1667" cy="392"/>
                            </a:xfrm>
                            <a:custGeom>
                              <a:avLst/>
                              <a:gdLst>
                                <a:gd name="T0" fmla="+- 0 8617 8617"/>
                                <a:gd name="T1" fmla="*/ T0 w 1667"/>
                                <a:gd name="T2" fmla="+- 0 10278 9886"/>
                                <a:gd name="T3" fmla="*/ 10278 h 392"/>
                                <a:gd name="T4" fmla="+- 0 10284 8617"/>
                                <a:gd name="T5" fmla="*/ T4 w 1667"/>
                                <a:gd name="T6" fmla="+- 0 10278 9886"/>
                                <a:gd name="T7" fmla="*/ 10278 h 392"/>
                                <a:gd name="T8" fmla="+- 0 10284 8617"/>
                                <a:gd name="T9" fmla="*/ T8 w 1667"/>
                                <a:gd name="T10" fmla="+- 0 9886 9886"/>
                                <a:gd name="T11" fmla="*/ 9886 h 392"/>
                                <a:gd name="T12" fmla="+- 0 8617 8617"/>
                                <a:gd name="T13" fmla="*/ T12 w 1667"/>
                                <a:gd name="T14" fmla="+- 0 9886 9886"/>
                                <a:gd name="T15" fmla="*/ 9886 h 392"/>
                                <a:gd name="T16" fmla="+- 0 8617 8617"/>
                                <a:gd name="T17" fmla="*/ T16 w 1667"/>
                                <a:gd name="T18" fmla="+- 0 10278 9886"/>
                                <a:gd name="T19" fmla="*/ 10278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67" h="392">
                                  <a:moveTo>
                                    <a:pt x="0" y="392"/>
                                  </a:moveTo>
                                  <a:lnTo>
                                    <a:pt x="1667" y="392"/>
                                  </a:lnTo>
                                  <a:lnTo>
                                    <a:pt x="166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" name="Group 13"/>
                        <wpg:cNvGrpSpPr>
                          <a:grpSpLocks/>
                        </wpg:cNvGrpSpPr>
                        <wpg:grpSpPr bwMode="auto">
                          <a:xfrm>
                            <a:off x="8563" y="8535"/>
                            <a:ext cx="1382" cy="392"/>
                            <a:chOff x="8563" y="8535"/>
                            <a:chExt cx="1382" cy="392"/>
                          </a:xfrm>
                        </wpg:grpSpPr>
                        <wps:wsp>
                          <wps:cNvPr id="20" name="Freeform 14"/>
                          <wps:cNvSpPr>
                            <a:spLocks/>
                          </wps:cNvSpPr>
                          <wps:spPr bwMode="auto">
                            <a:xfrm>
                              <a:off x="8563" y="8535"/>
                              <a:ext cx="1382" cy="392"/>
                            </a:xfrm>
                            <a:custGeom>
                              <a:avLst/>
                              <a:gdLst>
                                <a:gd name="T0" fmla="+- 0 8563 8563"/>
                                <a:gd name="T1" fmla="*/ T0 w 1382"/>
                                <a:gd name="T2" fmla="+- 0 8927 8535"/>
                                <a:gd name="T3" fmla="*/ 8927 h 392"/>
                                <a:gd name="T4" fmla="+- 0 9945 8563"/>
                                <a:gd name="T5" fmla="*/ T4 w 1382"/>
                                <a:gd name="T6" fmla="+- 0 8927 8535"/>
                                <a:gd name="T7" fmla="*/ 8927 h 392"/>
                                <a:gd name="T8" fmla="+- 0 9945 8563"/>
                                <a:gd name="T9" fmla="*/ T8 w 1382"/>
                                <a:gd name="T10" fmla="+- 0 8535 8535"/>
                                <a:gd name="T11" fmla="*/ 8535 h 392"/>
                                <a:gd name="T12" fmla="+- 0 8563 8563"/>
                                <a:gd name="T13" fmla="*/ T12 w 1382"/>
                                <a:gd name="T14" fmla="+- 0 8535 8535"/>
                                <a:gd name="T15" fmla="*/ 8535 h 392"/>
                                <a:gd name="T16" fmla="+- 0 8563 8563"/>
                                <a:gd name="T17" fmla="*/ T16 w 1382"/>
                                <a:gd name="T18" fmla="+- 0 8927 8535"/>
                                <a:gd name="T19" fmla="*/ 8927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2" h="392">
                                  <a:moveTo>
                                    <a:pt x="0" y="392"/>
                                  </a:moveTo>
                                  <a:lnTo>
                                    <a:pt x="1382" y="392"/>
                                  </a:lnTo>
                                  <a:lnTo>
                                    <a:pt x="138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" name="Group 15"/>
                        <wpg:cNvGrpSpPr>
                          <a:grpSpLocks/>
                        </wpg:cNvGrpSpPr>
                        <wpg:grpSpPr bwMode="auto">
                          <a:xfrm>
                            <a:off x="8563" y="8535"/>
                            <a:ext cx="1382" cy="392"/>
                            <a:chOff x="8563" y="8535"/>
                            <a:chExt cx="1382" cy="392"/>
                          </a:xfrm>
                        </wpg:grpSpPr>
                        <wps:wsp>
                          <wps:cNvPr id="22" name="Freeform 16"/>
                          <wps:cNvSpPr>
                            <a:spLocks/>
                          </wps:cNvSpPr>
                          <wps:spPr bwMode="auto">
                            <a:xfrm>
                              <a:off x="8563" y="8535"/>
                              <a:ext cx="1382" cy="392"/>
                            </a:xfrm>
                            <a:custGeom>
                              <a:avLst/>
                              <a:gdLst>
                                <a:gd name="T0" fmla="+- 0 8563 8563"/>
                                <a:gd name="T1" fmla="*/ T0 w 1382"/>
                                <a:gd name="T2" fmla="+- 0 8927 8535"/>
                                <a:gd name="T3" fmla="*/ 8927 h 392"/>
                                <a:gd name="T4" fmla="+- 0 9945 8563"/>
                                <a:gd name="T5" fmla="*/ T4 w 1382"/>
                                <a:gd name="T6" fmla="+- 0 8927 8535"/>
                                <a:gd name="T7" fmla="*/ 8927 h 392"/>
                                <a:gd name="T8" fmla="+- 0 9945 8563"/>
                                <a:gd name="T9" fmla="*/ T8 w 1382"/>
                                <a:gd name="T10" fmla="+- 0 8535 8535"/>
                                <a:gd name="T11" fmla="*/ 8535 h 392"/>
                                <a:gd name="T12" fmla="+- 0 8563 8563"/>
                                <a:gd name="T13" fmla="*/ T12 w 1382"/>
                                <a:gd name="T14" fmla="+- 0 8535 8535"/>
                                <a:gd name="T15" fmla="*/ 8535 h 392"/>
                                <a:gd name="T16" fmla="+- 0 8563 8563"/>
                                <a:gd name="T17" fmla="*/ T16 w 1382"/>
                                <a:gd name="T18" fmla="+- 0 8927 8535"/>
                                <a:gd name="T19" fmla="*/ 8927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2" h="392">
                                  <a:moveTo>
                                    <a:pt x="0" y="392"/>
                                  </a:moveTo>
                                  <a:lnTo>
                                    <a:pt x="1382" y="392"/>
                                  </a:lnTo>
                                  <a:lnTo>
                                    <a:pt x="138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" name="Group 17"/>
                        <wpg:cNvGrpSpPr>
                          <a:grpSpLocks/>
                        </wpg:cNvGrpSpPr>
                        <wpg:grpSpPr bwMode="auto">
                          <a:xfrm>
                            <a:off x="8634" y="4321"/>
                            <a:ext cx="1382" cy="392"/>
                            <a:chOff x="8634" y="4321"/>
                            <a:chExt cx="1382" cy="392"/>
                          </a:xfrm>
                        </wpg:grpSpPr>
                        <wps:wsp>
                          <wps:cNvPr id="24" name="Freeform 18"/>
                          <wps:cNvSpPr>
                            <a:spLocks/>
                          </wps:cNvSpPr>
                          <wps:spPr bwMode="auto">
                            <a:xfrm>
                              <a:off x="8634" y="4321"/>
                              <a:ext cx="1382" cy="392"/>
                            </a:xfrm>
                            <a:custGeom>
                              <a:avLst/>
                              <a:gdLst>
                                <a:gd name="T0" fmla="+- 0 8634 8634"/>
                                <a:gd name="T1" fmla="*/ T0 w 1382"/>
                                <a:gd name="T2" fmla="+- 0 4713 4321"/>
                                <a:gd name="T3" fmla="*/ 4713 h 392"/>
                                <a:gd name="T4" fmla="+- 0 10016 8634"/>
                                <a:gd name="T5" fmla="*/ T4 w 1382"/>
                                <a:gd name="T6" fmla="+- 0 4713 4321"/>
                                <a:gd name="T7" fmla="*/ 4713 h 392"/>
                                <a:gd name="T8" fmla="+- 0 10016 8634"/>
                                <a:gd name="T9" fmla="*/ T8 w 1382"/>
                                <a:gd name="T10" fmla="+- 0 4321 4321"/>
                                <a:gd name="T11" fmla="*/ 4321 h 392"/>
                                <a:gd name="T12" fmla="+- 0 8634 8634"/>
                                <a:gd name="T13" fmla="*/ T12 w 1382"/>
                                <a:gd name="T14" fmla="+- 0 4321 4321"/>
                                <a:gd name="T15" fmla="*/ 4321 h 392"/>
                                <a:gd name="T16" fmla="+- 0 8634 8634"/>
                                <a:gd name="T17" fmla="*/ T16 w 1382"/>
                                <a:gd name="T18" fmla="+- 0 4713 4321"/>
                                <a:gd name="T19" fmla="*/ 4713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2" h="392">
                                  <a:moveTo>
                                    <a:pt x="0" y="392"/>
                                  </a:moveTo>
                                  <a:lnTo>
                                    <a:pt x="1382" y="392"/>
                                  </a:lnTo>
                                  <a:lnTo>
                                    <a:pt x="138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" name="Group 19"/>
                        <wpg:cNvGrpSpPr>
                          <a:grpSpLocks/>
                        </wpg:cNvGrpSpPr>
                        <wpg:grpSpPr bwMode="auto">
                          <a:xfrm>
                            <a:off x="8634" y="4321"/>
                            <a:ext cx="1382" cy="392"/>
                            <a:chOff x="8634" y="4321"/>
                            <a:chExt cx="1382" cy="392"/>
                          </a:xfrm>
                        </wpg:grpSpPr>
                        <wps:wsp>
                          <wps:cNvPr id="26" name="Freeform 20"/>
                          <wps:cNvSpPr>
                            <a:spLocks/>
                          </wps:cNvSpPr>
                          <wps:spPr bwMode="auto">
                            <a:xfrm>
                              <a:off x="8634" y="4321"/>
                              <a:ext cx="1382" cy="392"/>
                            </a:xfrm>
                            <a:custGeom>
                              <a:avLst/>
                              <a:gdLst>
                                <a:gd name="T0" fmla="+- 0 8634 8634"/>
                                <a:gd name="T1" fmla="*/ T0 w 1382"/>
                                <a:gd name="T2" fmla="+- 0 4713 4321"/>
                                <a:gd name="T3" fmla="*/ 4713 h 392"/>
                                <a:gd name="T4" fmla="+- 0 10016 8634"/>
                                <a:gd name="T5" fmla="*/ T4 w 1382"/>
                                <a:gd name="T6" fmla="+- 0 4713 4321"/>
                                <a:gd name="T7" fmla="*/ 4713 h 392"/>
                                <a:gd name="T8" fmla="+- 0 10016 8634"/>
                                <a:gd name="T9" fmla="*/ T8 w 1382"/>
                                <a:gd name="T10" fmla="+- 0 4321 4321"/>
                                <a:gd name="T11" fmla="*/ 4321 h 392"/>
                                <a:gd name="T12" fmla="+- 0 8634 8634"/>
                                <a:gd name="T13" fmla="*/ T12 w 1382"/>
                                <a:gd name="T14" fmla="+- 0 4321 4321"/>
                                <a:gd name="T15" fmla="*/ 4321 h 392"/>
                                <a:gd name="T16" fmla="+- 0 8634 8634"/>
                                <a:gd name="T17" fmla="*/ T16 w 1382"/>
                                <a:gd name="T18" fmla="+- 0 4713 4321"/>
                                <a:gd name="T19" fmla="*/ 4713 h 3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2" h="392">
                                  <a:moveTo>
                                    <a:pt x="0" y="392"/>
                                  </a:moveTo>
                                  <a:lnTo>
                                    <a:pt x="1382" y="392"/>
                                  </a:lnTo>
                                  <a:lnTo>
                                    <a:pt x="138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" name="Group 21"/>
                        <wpg:cNvGrpSpPr>
                          <a:grpSpLocks/>
                        </wpg:cNvGrpSpPr>
                        <wpg:grpSpPr bwMode="auto">
                          <a:xfrm>
                            <a:off x="8421" y="1148"/>
                            <a:ext cx="1869" cy="497"/>
                            <a:chOff x="8421" y="1148"/>
                            <a:chExt cx="1869" cy="497"/>
                          </a:xfrm>
                        </wpg:grpSpPr>
                        <wps:wsp>
                          <wps:cNvPr id="28" name="Freeform 22"/>
                          <wps:cNvSpPr>
                            <a:spLocks/>
                          </wps:cNvSpPr>
                          <wps:spPr bwMode="auto">
                            <a:xfrm>
                              <a:off x="8421" y="1148"/>
                              <a:ext cx="1869" cy="497"/>
                            </a:xfrm>
                            <a:custGeom>
                              <a:avLst/>
                              <a:gdLst>
                                <a:gd name="T0" fmla="+- 0 8421 8421"/>
                                <a:gd name="T1" fmla="*/ T0 w 1869"/>
                                <a:gd name="T2" fmla="+- 0 1645 1148"/>
                                <a:gd name="T3" fmla="*/ 1645 h 497"/>
                                <a:gd name="T4" fmla="+- 0 10290 8421"/>
                                <a:gd name="T5" fmla="*/ T4 w 1869"/>
                                <a:gd name="T6" fmla="+- 0 1645 1148"/>
                                <a:gd name="T7" fmla="*/ 1645 h 497"/>
                                <a:gd name="T8" fmla="+- 0 10290 8421"/>
                                <a:gd name="T9" fmla="*/ T8 w 1869"/>
                                <a:gd name="T10" fmla="+- 0 1148 1148"/>
                                <a:gd name="T11" fmla="*/ 1148 h 497"/>
                                <a:gd name="T12" fmla="+- 0 8421 8421"/>
                                <a:gd name="T13" fmla="*/ T12 w 1869"/>
                                <a:gd name="T14" fmla="+- 0 1148 1148"/>
                                <a:gd name="T15" fmla="*/ 1148 h 497"/>
                                <a:gd name="T16" fmla="+- 0 8421 8421"/>
                                <a:gd name="T17" fmla="*/ T16 w 1869"/>
                                <a:gd name="T18" fmla="+- 0 1645 1148"/>
                                <a:gd name="T19" fmla="*/ 1645 h 4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69" h="497">
                                  <a:moveTo>
                                    <a:pt x="0" y="497"/>
                                  </a:moveTo>
                                  <a:lnTo>
                                    <a:pt x="1869" y="497"/>
                                  </a:lnTo>
                                  <a:lnTo>
                                    <a:pt x="18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" name="Group 23"/>
                        <wpg:cNvGrpSpPr>
                          <a:grpSpLocks/>
                        </wpg:cNvGrpSpPr>
                        <wpg:grpSpPr bwMode="auto">
                          <a:xfrm>
                            <a:off x="8421" y="1148"/>
                            <a:ext cx="1869" cy="497"/>
                            <a:chOff x="8421" y="1148"/>
                            <a:chExt cx="1869" cy="497"/>
                          </a:xfrm>
                        </wpg:grpSpPr>
                        <wps:wsp>
                          <wps:cNvPr id="32" name="Freeform 24"/>
                          <wps:cNvSpPr>
                            <a:spLocks/>
                          </wps:cNvSpPr>
                          <wps:spPr bwMode="auto">
                            <a:xfrm>
                              <a:off x="8421" y="1148"/>
                              <a:ext cx="1869" cy="497"/>
                            </a:xfrm>
                            <a:custGeom>
                              <a:avLst/>
                              <a:gdLst>
                                <a:gd name="T0" fmla="+- 0 8421 8421"/>
                                <a:gd name="T1" fmla="*/ T0 w 1869"/>
                                <a:gd name="T2" fmla="+- 0 1645 1148"/>
                                <a:gd name="T3" fmla="*/ 1645 h 497"/>
                                <a:gd name="T4" fmla="+- 0 10290 8421"/>
                                <a:gd name="T5" fmla="*/ T4 w 1869"/>
                                <a:gd name="T6" fmla="+- 0 1645 1148"/>
                                <a:gd name="T7" fmla="*/ 1645 h 497"/>
                                <a:gd name="T8" fmla="+- 0 10290 8421"/>
                                <a:gd name="T9" fmla="*/ T8 w 1869"/>
                                <a:gd name="T10" fmla="+- 0 1148 1148"/>
                                <a:gd name="T11" fmla="*/ 1148 h 497"/>
                                <a:gd name="T12" fmla="+- 0 8421 8421"/>
                                <a:gd name="T13" fmla="*/ T12 w 1869"/>
                                <a:gd name="T14" fmla="+- 0 1148 1148"/>
                                <a:gd name="T15" fmla="*/ 1148 h 497"/>
                                <a:gd name="T16" fmla="+- 0 8421 8421"/>
                                <a:gd name="T17" fmla="*/ T16 w 1869"/>
                                <a:gd name="T18" fmla="+- 0 1645 1148"/>
                                <a:gd name="T19" fmla="*/ 1645 h 49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69" h="497">
                                  <a:moveTo>
                                    <a:pt x="0" y="497"/>
                                  </a:moveTo>
                                  <a:lnTo>
                                    <a:pt x="1869" y="497"/>
                                  </a:lnTo>
                                  <a:lnTo>
                                    <a:pt x="18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9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C900FDF" id="Groupe 7" o:spid="_x0000_s1026" style="width:492.65pt;height:581.5pt;mso-position-horizontal-relative:char;mso-position-vertical-relative:line" coordorigin="1164,-569" coordsize="9853,116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">
                <v:shape id="Picture 4" o:spid="_x0000_s1027" type="#_x0000_t75" style="position:absolute;left:1164;top:-569;width:9853;height:11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">
                  <v:imagedata r:id="rId10" o:title=""/>
                </v:shape>
                <v:group id="Group 5" o:spid="_x0000_s1028" style="position:absolute;left:8514;top:-6;width:1442;height:512" coordorigin="8514,-6" coordsize="1442,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shape id="Freeform 6" o:spid="_x0000_s1029" style="position:absolute;left:8514;top:-6;width:1442;height:512;visibility:visible;mso-wrap-style:square;v-text-anchor:top" coordsize="1442,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" path="m,512r1442,l1442,,,,,512xe" stroked="f">
                    <v:path arrowok="t" o:connecttype="custom" o:connectlocs="0,506;1442,506;1442,-6;0,-6;0,506" o:connectangles="0,0,0,0,0"/>
                  </v:shape>
                </v:group>
                <v:group id="Group 7" o:spid="_x0000_s1030" style="position:absolute;left:8514;top:-6;width:1442;height:512" coordorigin="8514,-6" coordsize="1442,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 id="Freeform 8" o:spid="_x0000_s1031" style="position:absolute;left:8514;top:-6;width:1442;height:512;visibility:visible;mso-wrap-style:square;v-text-anchor:top" coordsize="1442,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" path="m,512r1442,l1442,,,,,512xe" filled="f">
                    <v:path arrowok="t" o:connecttype="custom" o:connectlocs="0,506;1442,506;1442,-6;0,-6;0,506" o:connectangles="0,0,0,0,0"/>
                  </v:shape>
                </v:group>
                <v:group id="Group 9" o:spid="_x0000_s1032" style="position:absolute;left:8617;top:9886;width:1667;height:392" coordorigin="8617,9886" coordsize="1667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 id="Freeform 10" o:spid="_x0000_s1033" style="position:absolute;left:8617;top:9886;width:1667;height:392;visibility:visible;mso-wrap-style:square;v-text-anchor:top" coordsize="1667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" path="m,392r1667,l1667,,,,,392xe" stroked="f">
                    <v:path arrowok="t" o:connecttype="custom" o:connectlocs="0,10278;1667,10278;1667,9886;0,9886;0,10278" o:connectangles="0,0,0,0,0"/>
                  </v:shape>
                </v:group>
                <v:group id="Group 11" o:spid="_x0000_s1034" style="position:absolute;left:8617;top:9886;width:1667;height:392" coordorigin="8617,9886" coordsize="1667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shape id="Freeform 12" o:spid="_x0000_s1035" style="position:absolute;left:8617;top:9886;width:1667;height:392;visibility:visible;mso-wrap-style:square;v-text-anchor:top" coordsize="1667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" path="m,392r1667,l1667,,,,,392xe" filled="f">
                    <v:path arrowok="t" o:connecttype="custom" o:connectlocs="0,10278;1667,10278;1667,9886;0,9886;0,10278" o:connectangles="0,0,0,0,0"/>
                  </v:shape>
                </v:group>
                <v:group id="Group 13" o:spid="_x0000_s1036" style="position:absolute;left:8563;top:8535;width:1382;height:392" coordorigin="8563,8535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Freeform 14" o:spid="_x0000_s1037" style="position:absolute;left:8563;top:8535;width:1382;height:392;visibility:visible;mso-wrap-style:square;v-text-anchor:top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" path="m,392r1382,l1382,,,,,392xe" stroked="f">
                    <v:path arrowok="t" o:connecttype="custom" o:connectlocs="0,8927;1382,8927;1382,8535;0,8535;0,8927" o:connectangles="0,0,0,0,0"/>
                  </v:shape>
                </v:group>
                <v:group id="Group 15" o:spid="_x0000_s1038" style="position:absolute;left:8563;top:8535;width:1382;height:392" coordorigin="8563,8535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 id="Freeform 16" o:spid="_x0000_s1039" style="position:absolute;left:8563;top:8535;width:1382;height:392;visibility:visible;mso-wrap-style:square;v-text-anchor:top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" path="m,392r1382,l1382,,,,,392xe" filled="f">
                    <v:path arrowok="t" o:connecttype="custom" o:connectlocs="0,8927;1382,8927;1382,8535;0,8535;0,8927" o:connectangles="0,0,0,0,0"/>
                  </v:shape>
                </v:group>
                <v:group id="Group 17" o:spid="_x0000_s1040" style="position:absolute;left:8634;top:4321;width:1382;height:392" coordorigin="8634,4321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Freeform 18" o:spid="_x0000_s1041" style="position:absolute;left:8634;top:4321;width:1382;height:392;visibility:visible;mso-wrap-style:square;v-text-anchor:top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" path="m,392r1382,l1382,,,,,392xe" stroked="f">
                    <v:path arrowok="t" o:connecttype="custom" o:connectlocs="0,4713;1382,4713;1382,4321;0,4321;0,4713" o:connectangles="0,0,0,0,0"/>
                  </v:shape>
                </v:group>
                <v:group id="Group 19" o:spid="_x0000_s1042" style="position:absolute;left:8634;top:4321;width:1382;height:392" coordorigin="8634,4321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Freeform 20" o:spid="_x0000_s1043" style="position:absolute;left:8634;top:4321;width:1382;height:392;visibility:visible;mso-wrap-style:square;v-text-anchor:top" coordsize="138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" path="m,392r1382,l1382,,,,,392xe" filled="f">
                    <v:path arrowok="t" o:connecttype="custom" o:connectlocs="0,4713;1382,4713;1382,4321;0,4321;0,4713" o:connectangles="0,0,0,0,0"/>
                  </v:shape>
                </v:group>
                <v:group id="Group 21" o:spid="_x0000_s1044" style="position:absolute;left:8421;top:1148;width:1869;height:497" coordorigin="8421,1148" coordsize="1869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shape id="Freeform 22" o:spid="_x0000_s1045" style="position:absolute;left:8421;top:1148;width:1869;height:497;visibility:visible;mso-wrap-style:square;v-text-anchor:top" coordsize="1869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" path="m,497r1869,l1869,,,,,497xe" stroked="f">
                    <v:path arrowok="t" o:connecttype="custom" o:connectlocs="0,1645;1869,1645;1869,1148;0,1148;0,1645" o:connectangles="0,0,0,0,0"/>
                  </v:shape>
                </v:group>
                <v:group id="Group 23" o:spid="_x0000_s1046" style="position:absolute;left:8421;top:1148;width:1869;height:497" coordorigin="8421,1148" coordsize="1869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shape id="Freeform 24" o:spid="_x0000_s1047" style="position:absolute;left:8421;top:1148;width:1869;height:497;visibility:visible;mso-wrap-style:square;v-text-anchor:top" coordsize="1869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" path="m,497r1869,l1869,,,,,497xe" filled="f">
                    <v:path arrowok="t" o:connecttype="custom" o:connectlocs="0,1645;1869,1645;1869,1148;0,1148;0,1645" o:connectangles="0,0,0,0,0"/>
                  </v:shape>
                </v:group>
                <w10:anchorlock/>
              </v:group>
            </w:pict>
          </mc:Fallback>
        </mc:AlternateContent>
      </w:r>
    </w:p>
    <w:p w:rsidR="00786B2B" w:rsidRDefault="00786B2B" w:rsidP="00C075F4"/>
    <w:p w:rsidR="001A6A92" w:rsidRDefault="001A6A92" w:rsidP="00C075F4"/>
    <w:p w:rsidR="001A6A92" w:rsidRDefault="001A6A92" w:rsidP="00C075F4"/>
    <w:p w:rsidR="001A6A92" w:rsidRDefault="001A6A92" w:rsidP="00C075F4"/>
    <w:p w:rsidR="001A6A92" w:rsidRPr="0055112C" w:rsidRDefault="001A6A92" w:rsidP="00C075F4"/>
    <w:p w:rsidR="00C66FD5" w:rsidRDefault="001A6A92" w:rsidP="001A6A92">
      <w:pPr>
        <w:pStyle w:val="Titre1"/>
        <w:numPr>
          <w:ilvl w:val="0"/>
          <w:numId w:val="0"/>
        </w:numPr>
        <w:ind w:left="-426"/>
        <w:jc w:val="center"/>
      </w:pPr>
      <w:r>
        <w:lastRenderedPageBreak/>
        <w:t>DR 2</w:t>
      </w:r>
    </w:p>
    <w:p w:rsidR="003A17E6" w:rsidRDefault="001A6A92" w:rsidP="001A6A92">
      <w:pPr>
        <w:jc w:val="center"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>
                <wp:extent cx="6529070" cy="3157855"/>
                <wp:effectExtent l="0" t="0" r="5080" b="0"/>
                <wp:docPr id="41" name="Zone de dessin 4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874" name="Picture 235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1780039" y="-1733289"/>
                            <a:ext cx="2905422" cy="63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wgp>
                        <wpg:cNvPr id="295" name="Group 26"/>
                        <wpg:cNvGrpSpPr>
                          <a:grpSpLocks/>
                        </wpg:cNvGrpSpPr>
                        <wpg:grpSpPr bwMode="auto">
                          <a:xfrm>
                            <a:off x="4240079" y="963930"/>
                            <a:ext cx="1024890" cy="206375"/>
                            <a:chOff x="4681" y="446"/>
                            <a:chExt cx="1614" cy="325"/>
                          </a:xfrm>
                          <a:noFill/>
                        </wpg:grpSpPr>
                        <wps:wsp>
                          <wps:cNvPr id="372" name="Freeform 27"/>
                          <wps:cNvSpPr>
                            <a:spLocks/>
                          </wps:cNvSpPr>
                          <wps:spPr bwMode="auto">
                            <a:xfrm>
                              <a:off x="4681" y="446"/>
                              <a:ext cx="1614" cy="325"/>
                            </a:xfrm>
                            <a:custGeom>
                              <a:avLst/>
                              <a:gdLst>
                                <a:gd name="T0" fmla="+- 0 5749 5749"/>
                                <a:gd name="T1" fmla="*/ T0 w 1614"/>
                                <a:gd name="T2" fmla="+- 0 2397 2072"/>
                                <a:gd name="T3" fmla="*/ 2397 h 325"/>
                                <a:gd name="T4" fmla="+- 0 7363 5749"/>
                                <a:gd name="T5" fmla="*/ T4 w 1614"/>
                                <a:gd name="T6" fmla="+- 0 2397 2072"/>
                                <a:gd name="T7" fmla="*/ 2397 h 325"/>
                                <a:gd name="T8" fmla="+- 0 7363 5749"/>
                                <a:gd name="T9" fmla="*/ T8 w 1614"/>
                                <a:gd name="T10" fmla="+- 0 2072 2072"/>
                                <a:gd name="T11" fmla="*/ 2072 h 325"/>
                                <a:gd name="T12" fmla="+- 0 5749 5749"/>
                                <a:gd name="T13" fmla="*/ T12 w 1614"/>
                                <a:gd name="T14" fmla="+- 0 2072 2072"/>
                                <a:gd name="T15" fmla="*/ 2072 h 325"/>
                                <a:gd name="T16" fmla="+- 0 5749 5749"/>
                                <a:gd name="T17" fmla="*/ T16 w 1614"/>
                                <a:gd name="T18" fmla="+- 0 2397 2072"/>
                                <a:gd name="T19" fmla="*/ 2397 h 3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4" h="325">
                                  <a:moveTo>
                                    <a:pt x="0" y="325"/>
                                  </a:moveTo>
                                  <a:lnTo>
                                    <a:pt x="1614" y="325"/>
                                  </a:lnTo>
                                  <a:lnTo>
                                    <a:pt x="161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25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296" name="Group 28"/>
                        <wpg:cNvGrpSpPr>
                          <a:grpSpLocks/>
                        </wpg:cNvGrpSpPr>
                        <wpg:grpSpPr bwMode="auto">
                          <a:xfrm>
                            <a:off x="3402514" y="416560"/>
                            <a:ext cx="233045" cy="290830"/>
                            <a:chOff x="5365" y="663"/>
                            <a:chExt cx="367" cy="458"/>
                          </a:xfrm>
                          <a:noFill/>
                        </wpg:grpSpPr>
                        <wps:wsp>
                          <wps:cNvPr id="368" name="Freeform 29"/>
                          <wps:cNvSpPr>
                            <a:spLocks/>
                          </wps:cNvSpPr>
                          <wps:spPr bwMode="auto">
                            <a:xfrm>
                              <a:off x="5365" y="663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6716 6433"/>
                                <a:gd name="T1" fmla="*/ T0 w 367"/>
                                <a:gd name="T2" fmla="+- 0 2659 2289"/>
                                <a:gd name="T3" fmla="*/ 2659 h 458"/>
                                <a:gd name="T4" fmla="+- 0 6677 6433"/>
                                <a:gd name="T5" fmla="*/ T4 w 367"/>
                                <a:gd name="T6" fmla="+- 0 2690 2289"/>
                                <a:gd name="T7" fmla="*/ 2690 h 458"/>
                                <a:gd name="T8" fmla="+- 0 6799 6433"/>
                                <a:gd name="T9" fmla="*/ T8 w 367"/>
                                <a:gd name="T10" fmla="+- 0 2746 2289"/>
                                <a:gd name="T11" fmla="*/ 2746 h 458"/>
                                <a:gd name="T12" fmla="+- 0 6785 6433"/>
                                <a:gd name="T13" fmla="*/ T12 w 367"/>
                                <a:gd name="T14" fmla="+- 0 2679 2289"/>
                                <a:gd name="T15" fmla="*/ 2679 h 458"/>
                                <a:gd name="T16" fmla="+- 0 6739 6433"/>
                                <a:gd name="T17" fmla="*/ T16 w 367"/>
                                <a:gd name="T18" fmla="+- 0 2679 2289"/>
                                <a:gd name="T19" fmla="*/ 2679 h 458"/>
                                <a:gd name="T20" fmla="+- 0 6732 6433"/>
                                <a:gd name="T21" fmla="*/ T20 w 367"/>
                                <a:gd name="T22" fmla="+- 0 2679 2289"/>
                                <a:gd name="T23" fmla="*/ 2679 h 458"/>
                                <a:gd name="T24" fmla="+- 0 6729 6433"/>
                                <a:gd name="T25" fmla="*/ T24 w 367"/>
                                <a:gd name="T26" fmla="+- 0 2674 2289"/>
                                <a:gd name="T27" fmla="*/ 2674 h 458"/>
                                <a:gd name="T28" fmla="+- 0 6716 6433"/>
                                <a:gd name="T29" fmla="*/ T28 w 367"/>
                                <a:gd name="T30" fmla="+- 0 2659 2289"/>
                                <a:gd name="T31" fmla="*/ 2659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283" y="370"/>
                                  </a:moveTo>
                                  <a:lnTo>
                                    <a:pt x="244" y="401"/>
                                  </a:lnTo>
                                  <a:lnTo>
                                    <a:pt x="366" y="45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299" y="390"/>
                                  </a:lnTo>
                                  <a:lnTo>
                                    <a:pt x="296" y="385"/>
                                  </a:lnTo>
                                  <a:lnTo>
                                    <a:pt x="283" y="37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9" name="Freeform 30"/>
                          <wps:cNvSpPr>
                            <a:spLocks/>
                          </wps:cNvSpPr>
                          <wps:spPr bwMode="auto">
                            <a:xfrm>
                              <a:off x="5365" y="663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6732 6433"/>
                                <a:gd name="T1" fmla="*/ T0 w 367"/>
                                <a:gd name="T2" fmla="+- 0 2646 2289"/>
                                <a:gd name="T3" fmla="*/ 2646 h 458"/>
                                <a:gd name="T4" fmla="+- 0 6716 6433"/>
                                <a:gd name="T5" fmla="*/ T4 w 367"/>
                                <a:gd name="T6" fmla="+- 0 2659 2289"/>
                                <a:gd name="T7" fmla="*/ 2659 h 458"/>
                                <a:gd name="T8" fmla="+- 0 6729 6433"/>
                                <a:gd name="T9" fmla="*/ T8 w 367"/>
                                <a:gd name="T10" fmla="+- 0 2674 2289"/>
                                <a:gd name="T11" fmla="*/ 2674 h 458"/>
                                <a:gd name="T12" fmla="+- 0 6732 6433"/>
                                <a:gd name="T13" fmla="*/ T12 w 367"/>
                                <a:gd name="T14" fmla="+- 0 2679 2289"/>
                                <a:gd name="T15" fmla="*/ 2679 h 458"/>
                                <a:gd name="T16" fmla="+- 0 6739 6433"/>
                                <a:gd name="T17" fmla="*/ T16 w 367"/>
                                <a:gd name="T18" fmla="+- 0 2679 2289"/>
                                <a:gd name="T19" fmla="*/ 2679 h 458"/>
                                <a:gd name="T20" fmla="+- 0 6743 6433"/>
                                <a:gd name="T21" fmla="*/ T20 w 367"/>
                                <a:gd name="T22" fmla="+- 0 2676 2289"/>
                                <a:gd name="T23" fmla="*/ 2676 h 458"/>
                                <a:gd name="T24" fmla="+- 0 6747 6433"/>
                                <a:gd name="T25" fmla="*/ T24 w 367"/>
                                <a:gd name="T26" fmla="+- 0 2672 2289"/>
                                <a:gd name="T27" fmla="*/ 2672 h 458"/>
                                <a:gd name="T28" fmla="+- 0 6748 6433"/>
                                <a:gd name="T29" fmla="*/ T28 w 367"/>
                                <a:gd name="T30" fmla="+- 0 2666 2289"/>
                                <a:gd name="T31" fmla="*/ 2666 h 458"/>
                                <a:gd name="T32" fmla="+- 0 6745 6433"/>
                                <a:gd name="T33" fmla="*/ T32 w 367"/>
                                <a:gd name="T34" fmla="+- 0 2662 2289"/>
                                <a:gd name="T35" fmla="*/ 2662 h 458"/>
                                <a:gd name="T36" fmla="+- 0 6732 6433"/>
                                <a:gd name="T37" fmla="*/ T36 w 367"/>
                                <a:gd name="T38" fmla="+- 0 2646 2289"/>
                                <a:gd name="T39" fmla="*/ 2646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299" y="357"/>
                                  </a:moveTo>
                                  <a:lnTo>
                                    <a:pt x="283" y="370"/>
                                  </a:lnTo>
                                  <a:lnTo>
                                    <a:pt x="296" y="385"/>
                                  </a:lnTo>
                                  <a:lnTo>
                                    <a:pt x="299" y="390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310" y="387"/>
                                  </a:lnTo>
                                  <a:lnTo>
                                    <a:pt x="314" y="383"/>
                                  </a:lnTo>
                                  <a:lnTo>
                                    <a:pt x="315" y="377"/>
                                  </a:lnTo>
                                  <a:lnTo>
                                    <a:pt x="312" y="373"/>
                                  </a:lnTo>
                                  <a:lnTo>
                                    <a:pt x="299" y="357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" name="Freeform 31"/>
                          <wps:cNvSpPr>
                            <a:spLocks/>
                          </wps:cNvSpPr>
                          <wps:spPr bwMode="auto">
                            <a:xfrm>
                              <a:off x="5365" y="663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6771 6433"/>
                                <a:gd name="T1" fmla="*/ T0 w 367"/>
                                <a:gd name="T2" fmla="+- 0 2615 2289"/>
                                <a:gd name="T3" fmla="*/ 2615 h 458"/>
                                <a:gd name="T4" fmla="+- 0 6732 6433"/>
                                <a:gd name="T5" fmla="*/ T4 w 367"/>
                                <a:gd name="T6" fmla="+- 0 2646 2289"/>
                                <a:gd name="T7" fmla="*/ 2646 h 458"/>
                                <a:gd name="T8" fmla="+- 0 6745 6433"/>
                                <a:gd name="T9" fmla="*/ T8 w 367"/>
                                <a:gd name="T10" fmla="+- 0 2662 2289"/>
                                <a:gd name="T11" fmla="*/ 2662 h 458"/>
                                <a:gd name="T12" fmla="+- 0 6748 6433"/>
                                <a:gd name="T13" fmla="*/ T12 w 367"/>
                                <a:gd name="T14" fmla="+- 0 2666 2289"/>
                                <a:gd name="T15" fmla="*/ 2666 h 458"/>
                                <a:gd name="T16" fmla="+- 0 6747 6433"/>
                                <a:gd name="T17" fmla="*/ T16 w 367"/>
                                <a:gd name="T18" fmla="+- 0 2672 2289"/>
                                <a:gd name="T19" fmla="*/ 2672 h 458"/>
                                <a:gd name="T20" fmla="+- 0 6743 6433"/>
                                <a:gd name="T21" fmla="*/ T20 w 367"/>
                                <a:gd name="T22" fmla="+- 0 2676 2289"/>
                                <a:gd name="T23" fmla="*/ 2676 h 458"/>
                                <a:gd name="T24" fmla="+- 0 6739 6433"/>
                                <a:gd name="T25" fmla="*/ T24 w 367"/>
                                <a:gd name="T26" fmla="+- 0 2679 2289"/>
                                <a:gd name="T27" fmla="*/ 2679 h 458"/>
                                <a:gd name="T28" fmla="+- 0 6785 6433"/>
                                <a:gd name="T29" fmla="*/ T28 w 367"/>
                                <a:gd name="T30" fmla="+- 0 2679 2289"/>
                                <a:gd name="T31" fmla="*/ 2679 h 458"/>
                                <a:gd name="T32" fmla="+- 0 6771 6433"/>
                                <a:gd name="T33" fmla="*/ T32 w 367"/>
                                <a:gd name="T34" fmla="+- 0 2615 2289"/>
                                <a:gd name="T35" fmla="*/ 2615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338" y="326"/>
                                  </a:moveTo>
                                  <a:lnTo>
                                    <a:pt x="299" y="357"/>
                                  </a:lnTo>
                                  <a:lnTo>
                                    <a:pt x="312" y="373"/>
                                  </a:lnTo>
                                  <a:lnTo>
                                    <a:pt x="315" y="377"/>
                                  </a:lnTo>
                                  <a:lnTo>
                                    <a:pt x="314" y="383"/>
                                  </a:lnTo>
                                  <a:lnTo>
                                    <a:pt x="310" y="387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38" y="326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" name="Freeform 32"/>
                          <wps:cNvSpPr>
                            <a:spLocks/>
                          </wps:cNvSpPr>
                          <wps:spPr bwMode="auto">
                            <a:xfrm>
                              <a:off x="5365" y="663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6442 6433"/>
                                <a:gd name="T1" fmla="*/ T0 w 367"/>
                                <a:gd name="T2" fmla="+- 0 2289 2289"/>
                                <a:gd name="T3" fmla="*/ 2289 h 458"/>
                                <a:gd name="T4" fmla="+- 0 6438 6433"/>
                                <a:gd name="T5" fmla="*/ T4 w 367"/>
                                <a:gd name="T6" fmla="+- 0 2292 2289"/>
                                <a:gd name="T7" fmla="*/ 2292 h 458"/>
                                <a:gd name="T8" fmla="+- 0 6433 6433"/>
                                <a:gd name="T9" fmla="*/ T8 w 367"/>
                                <a:gd name="T10" fmla="+- 0 2296 2289"/>
                                <a:gd name="T11" fmla="*/ 2296 h 458"/>
                                <a:gd name="T12" fmla="+- 0 6433 6433"/>
                                <a:gd name="T13" fmla="*/ T12 w 367"/>
                                <a:gd name="T14" fmla="+- 0 2302 2289"/>
                                <a:gd name="T15" fmla="*/ 2302 h 458"/>
                                <a:gd name="T16" fmla="+- 0 6436 6433"/>
                                <a:gd name="T17" fmla="*/ T16 w 367"/>
                                <a:gd name="T18" fmla="+- 0 2306 2289"/>
                                <a:gd name="T19" fmla="*/ 2306 h 458"/>
                                <a:gd name="T20" fmla="+- 0 6716 6433"/>
                                <a:gd name="T21" fmla="*/ T20 w 367"/>
                                <a:gd name="T22" fmla="+- 0 2659 2289"/>
                                <a:gd name="T23" fmla="*/ 2659 h 458"/>
                                <a:gd name="T24" fmla="+- 0 6732 6433"/>
                                <a:gd name="T25" fmla="*/ T24 w 367"/>
                                <a:gd name="T26" fmla="+- 0 2646 2289"/>
                                <a:gd name="T27" fmla="*/ 2646 h 458"/>
                                <a:gd name="T28" fmla="+- 0 6452 6433"/>
                                <a:gd name="T29" fmla="*/ T28 w 367"/>
                                <a:gd name="T30" fmla="+- 0 2294 2289"/>
                                <a:gd name="T31" fmla="*/ 2294 h 458"/>
                                <a:gd name="T32" fmla="+- 0 6448 6433"/>
                                <a:gd name="T33" fmla="*/ T32 w 367"/>
                                <a:gd name="T34" fmla="+- 0 2290 2289"/>
                                <a:gd name="T35" fmla="*/ 2290 h 458"/>
                                <a:gd name="T36" fmla="+- 0 6442 6433"/>
                                <a:gd name="T37" fmla="*/ T36 w 367"/>
                                <a:gd name="T38" fmla="+- 0 2289 2289"/>
                                <a:gd name="T39" fmla="*/ 2289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9" y="0"/>
                                  </a:moveTo>
                                  <a:lnTo>
                                    <a:pt x="5" y="3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283" y="370"/>
                                  </a:lnTo>
                                  <a:lnTo>
                                    <a:pt x="299" y="357"/>
                                  </a:lnTo>
                                  <a:lnTo>
                                    <a:pt x="19" y="5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9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297" name="Group 33"/>
                        <wpg:cNvGrpSpPr>
                          <a:grpSpLocks/>
                        </wpg:cNvGrpSpPr>
                        <wpg:grpSpPr bwMode="auto">
                          <a:xfrm>
                            <a:off x="4240079" y="1605280"/>
                            <a:ext cx="1146810" cy="224790"/>
                            <a:chOff x="6484" y="1492"/>
                            <a:chExt cx="1806" cy="354"/>
                          </a:xfrm>
                          <a:noFill/>
                        </wpg:grpSpPr>
                        <wps:wsp>
                          <wps:cNvPr id="367" name="Freeform 34"/>
                          <wps:cNvSpPr>
                            <a:spLocks/>
                          </wps:cNvSpPr>
                          <wps:spPr bwMode="auto">
                            <a:xfrm>
                              <a:off x="6484" y="1492"/>
                              <a:ext cx="1806" cy="354"/>
                            </a:xfrm>
                            <a:custGeom>
                              <a:avLst/>
                              <a:gdLst>
                                <a:gd name="T0" fmla="+- 0 7552 7552"/>
                                <a:gd name="T1" fmla="*/ T0 w 1806"/>
                                <a:gd name="T2" fmla="+- 0 3472 3118"/>
                                <a:gd name="T3" fmla="*/ 3472 h 354"/>
                                <a:gd name="T4" fmla="+- 0 9358 7552"/>
                                <a:gd name="T5" fmla="*/ T4 w 1806"/>
                                <a:gd name="T6" fmla="+- 0 3472 3118"/>
                                <a:gd name="T7" fmla="*/ 3472 h 354"/>
                                <a:gd name="T8" fmla="+- 0 9358 7552"/>
                                <a:gd name="T9" fmla="*/ T8 w 1806"/>
                                <a:gd name="T10" fmla="+- 0 3118 3118"/>
                                <a:gd name="T11" fmla="*/ 3118 h 354"/>
                                <a:gd name="T12" fmla="+- 0 7552 7552"/>
                                <a:gd name="T13" fmla="*/ T12 w 1806"/>
                                <a:gd name="T14" fmla="+- 0 3118 3118"/>
                                <a:gd name="T15" fmla="*/ 3118 h 354"/>
                                <a:gd name="T16" fmla="+- 0 7552 7552"/>
                                <a:gd name="T17" fmla="*/ T16 w 1806"/>
                                <a:gd name="T18" fmla="+- 0 3472 3118"/>
                                <a:gd name="T19" fmla="*/ 3472 h 3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06" h="354">
                                  <a:moveTo>
                                    <a:pt x="0" y="354"/>
                                  </a:moveTo>
                                  <a:lnTo>
                                    <a:pt x="1806" y="354"/>
                                  </a:lnTo>
                                  <a:lnTo>
                                    <a:pt x="180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54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298" name="Group 35"/>
                        <wpg:cNvGrpSpPr>
                          <a:grpSpLocks/>
                        </wpg:cNvGrpSpPr>
                        <wpg:grpSpPr bwMode="auto">
                          <a:xfrm>
                            <a:off x="3866064" y="1163320"/>
                            <a:ext cx="497205" cy="238125"/>
                            <a:chOff x="6095" y="1839"/>
                            <a:chExt cx="783" cy="375"/>
                          </a:xfrm>
                          <a:noFill/>
                        </wpg:grpSpPr>
                        <wps:wsp>
                          <wps:cNvPr id="363" name="Freeform 36"/>
                          <wps:cNvSpPr>
                            <a:spLocks/>
                          </wps:cNvSpPr>
                          <wps:spPr bwMode="auto">
                            <a:xfrm>
                              <a:off x="6095" y="1839"/>
                              <a:ext cx="783" cy="375"/>
                            </a:xfrm>
                            <a:custGeom>
                              <a:avLst/>
                              <a:gdLst>
                                <a:gd name="T0" fmla="+- 0 7246 7163"/>
                                <a:gd name="T1" fmla="*/ T0 w 783"/>
                                <a:gd name="T2" fmla="+- 0 3730 3465"/>
                                <a:gd name="T3" fmla="*/ 3730 h 375"/>
                                <a:gd name="T4" fmla="+- 0 7163 7163"/>
                                <a:gd name="T5" fmla="*/ T4 w 783"/>
                                <a:gd name="T6" fmla="+- 0 3835 3465"/>
                                <a:gd name="T7" fmla="*/ 3835 h 375"/>
                                <a:gd name="T8" fmla="+- 0 7297 7163"/>
                                <a:gd name="T9" fmla="*/ T8 w 783"/>
                                <a:gd name="T10" fmla="+- 0 3839 3465"/>
                                <a:gd name="T11" fmla="*/ 3839 h 375"/>
                                <a:gd name="T12" fmla="+- 0 7281 7163"/>
                                <a:gd name="T13" fmla="*/ T12 w 783"/>
                                <a:gd name="T14" fmla="+- 0 3804 3465"/>
                                <a:gd name="T15" fmla="*/ 3804 h 375"/>
                                <a:gd name="T16" fmla="+- 0 7253 7163"/>
                                <a:gd name="T17" fmla="*/ T16 w 783"/>
                                <a:gd name="T18" fmla="+- 0 3804 3465"/>
                                <a:gd name="T19" fmla="*/ 3804 h 375"/>
                                <a:gd name="T20" fmla="+- 0 7247 7163"/>
                                <a:gd name="T21" fmla="*/ T20 w 783"/>
                                <a:gd name="T22" fmla="+- 0 3802 3465"/>
                                <a:gd name="T23" fmla="*/ 3802 h 375"/>
                                <a:gd name="T24" fmla="+- 0 7242 7163"/>
                                <a:gd name="T25" fmla="*/ T24 w 783"/>
                                <a:gd name="T26" fmla="+- 0 3792 3465"/>
                                <a:gd name="T27" fmla="*/ 3792 h 375"/>
                                <a:gd name="T28" fmla="+- 0 7244 7163"/>
                                <a:gd name="T29" fmla="*/ T28 w 783"/>
                                <a:gd name="T30" fmla="+- 0 3786 3465"/>
                                <a:gd name="T31" fmla="*/ 3786 h 375"/>
                                <a:gd name="T32" fmla="+- 0 7249 7163"/>
                                <a:gd name="T33" fmla="*/ T32 w 783"/>
                                <a:gd name="T34" fmla="+- 0 3784 3465"/>
                                <a:gd name="T35" fmla="*/ 3784 h 375"/>
                                <a:gd name="T36" fmla="+- 0 7268 7163"/>
                                <a:gd name="T37" fmla="*/ T36 w 783"/>
                                <a:gd name="T38" fmla="+- 0 3776 3465"/>
                                <a:gd name="T39" fmla="*/ 3776 h 375"/>
                                <a:gd name="T40" fmla="+- 0 7246 7163"/>
                                <a:gd name="T41" fmla="*/ T40 w 783"/>
                                <a:gd name="T42" fmla="+- 0 3730 3465"/>
                                <a:gd name="T43" fmla="*/ 3730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83" h="375">
                                  <a:moveTo>
                                    <a:pt x="83" y="265"/>
                                  </a:moveTo>
                                  <a:lnTo>
                                    <a:pt x="0" y="370"/>
                                  </a:lnTo>
                                  <a:lnTo>
                                    <a:pt x="134" y="374"/>
                                  </a:lnTo>
                                  <a:lnTo>
                                    <a:pt x="118" y="339"/>
                                  </a:lnTo>
                                  <a:lnTo>
                                    <a:pt x="90" y="339"/>
                                  </a:lnTo>
                                  <a:lnTo>
                                    <a:pt x="84" y="337"/>
                                  </a:lnTo>
                                  <a:lnTo>
                                    <a:pt x="79" y="327"/>
                                  </a:lnTo>
                                  <a:lnTo>
                                    <a:pt x="81" y="321"/>
                                  </a:lnTo>
                                  <a:lnTo>
                                    <a:pt x="86" y="319"/>
                                  </a:lnTo>
                                  <a:lnTo>
                                    <a:pt x="105" y="311"/>
                                  </a:lnTo>
                                  <a:lnTo>
                                    <a:pt x="83" y="265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" name="Freeform 37"/>
                          <wps:cNvSpPr>
                            <a:spLocks/>
                          </wps:cNvSpPr>
                          <wps:spPr bwMode="auto">
                            <a:xfrm>
                              <a:off x="6095" y="1839"/>
                              <a:ext cx="783" cy="375"/>
                            </a:xfrm>
                            <a:custGeom>
                              <a:avLst/>
                              <a:gdLst>
                                <a:gd name="T0" fmla="+- 0 7268 7163"/>
                                <a:gd name="T1" fmla="*/ T0 w 783"/>
                                <a:gd name="T2" fmla="+- 0 3776 3465"/>
                                <a:gd name="T3" fmla="*/ 3776 h 375"/>
                                <a:gd name="T4" fmla="+- 0 7249 7163"/>
                                <a:gd name="T5" fmla="*/ T4 w 783"/>
                                <a:gd name="T6" fmla="+- 0 3784 3465"/>
                                <a:gd name="T7" fmla="*/ 3784 h 375"/>
                                <a:gd name="T8" fmla="+- 0 7244 7163"/>
                                <a:gd name="T9" fmla="*/ T8 w 783"/>
                                <a:gd name="T10" fmla="+- 0 3786 3465"/>
                                <a:gd name="T11" fmla="*/ 3786 h 375"/>
                                <a:gd name="T12" fmla="+- 0 7242 7163"/>
                                <a:gd name="T13" fmla="*/ T12 w 783"/>
                                <a:gd name="T14" fmla="+- 0 3792 3465"/>
                                <a:gd name="T15" fmla="*/ 3792 h 375"/>
                                <a:gd name="T16" fmla="+- 0 7247 7163"/>
                                <a:gd name="T17" fmla="*/ T16 w 783"/>
                                <a:gd name="T18" fmla="+- 0 3802 3465"/>
                                <a:gd name="T19" fmla="*/ 3802 h 375"/>
                                <a:gd name="T20" fmla="+- 0 7253 7163"/>
                                <a:gd name="T21" fmla="*/ T20 w 783"/>
                                <a:gd name="T22" fmla="+- 0 3804 3465"/>
                                <a:gd name="T23" fmla="*/ 3804 h 375"/>
                                <a:gd name="T24" fmla="+- 0 7258 7163"/>
                                <a:gd name="T25" fmla="*/ T24 w 783"/>
                                <a:gd name="T26" fmla="+- 0 3802 3465"/>
                                <a:gd name="T27" fmla="*/ 3802 h 375"/>
                                <a:gd name="T28" fmla="+- 0 7276 7163"/>
                                <a:gd name="T29" fmla="*/ T28 w 783"/>
                                <a:gd name="T30" fmla="+- 0 3794 3465"/>
                                <a:gd name="T31" fmla="*/ 3794 h 375"/>
                                <a:gd name="T32" fmla="+- 0 7268 7163"/>
                                <a:gd name="T33" fmla="*/ T32 w 783"/>
                                <a:gd name="T34" fmla="+- 0 3776 3465"/>
                                <a:gd name="T35" fmla="*/ 3776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83" h="375">
                                  <a:moveTo>
                                    <a:pt x="105" y="311"/>
                                  </a:moveTo>
                                  <a:lnTo>
                                    <a:pt x="86" y="319"/>
                                  </a:lnTo>
                                  <a:lnTo>
                                    <a:pt x="81" y="321"/>
                                  </a:lnTo>
                                  <a:lnTo>
                                    <a:pt x="79" y="327"/>
                                  </a:lnTo>
                                  <a:lnTo>
                                    <a:pt x="84" y="337"/>
                                  </a:lnTo>
                                  <a:lnTo>
                                    <a:pt x="90" y="339"/>
                                  </a:lnTo>
                                  <a:lnTo>
                                    <a:pt x="95" y="337"/>
                                  </a:lnTo>
                                  <a:lnTo>
                                    <a:pt x="113" y="329"/>
                                  </a:lnTo>
                                  <a:lnTo>
                                    <a:pt x="105" y="311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" name="Freeform 38"/>
                          <wps:cNvSpPr>
                            <a:spLocks/>
                          </wps:cNvSpPr>
                          <wps:spPr bwMode="auto">
                            <a:xfrm>
                              <a:off x="6095" y="1839"/>
                              <a:ext cx="783" cy="375"/>
                            </a:xfrm>
                            <a:custGeom>
                              <a:avLst/>
                              <a:gdLst>
                                <a:gd name="T0" fmla="+- 0 7276 7163"/>
                                <a:gd name="T1" fmla="*/ T0 w 783"/>
                                <a:gd name="T2" fmla="+- 0 3794 3465"/>
                                <a:gd name="T3" fmla="*/ 3794 h 375"/>
                                <a:gd name="T4" fmla="+- 0 7258 7163"/>
                                <a:gd name="T5" fmla="*/ T4 w 783"/>
                                <a:gd name="T6" fmla="+- 0 3802 3465"/>
                                <a:gd name="T7" fmla="*/ 3802 h 375"/>
                                <a:gd name="T8" fmla="+- 0 7253 7163"/>
                                <a:gd name="T9" fmla="*/ T8 w 783"/>
                                <a:gd name="T10" fmla="+- 0 3804 3465"/>
                                <a:gd name="T11" fmla="*/ 3804 h 375"/>
                                <a:gd name="T12" fmla="+- 0 7281 7163"/>
                                <a:gd name="T13" fmla="*/ T12 w 783"/>
                                <a:gd name="T14" fmla="+- 0 3804 3465"/>
                                <a:gd name="T15" fmla="*/ 3804 h 375"/>
                                <a:gd name="T16" fmla="+- 0 7276 7163"/>
                                <a:gd name="T17" fmla="*/ T16 w 783"/>
                                <a:gd name="T18" fmla="+- 0 3794 3465"/>
                                <a:gd name="T19" fmla="*/ 3794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3" h="375">
                                  <a:moveTo>
                                    <a:pt x="113" y="329"/>
                                  </a:moveTo>
                                  <a:lnTo>
                                    <a:pt x="95" y="337"/>
                                  </a:lnTo>
                                  <a:lnTo>
                                    <a:pt x="90" y="339"/>
                                  </a:lnTo>
                                  <a:lnTo>
                                    <a:pt x="118" y="339"/>
                                  </a:lnTo>
                                  <a:lnTo>
                                    <a:pt x="113" y="329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" name="Freeform 39"/>
                          <wps:cNvSpPr>
                            <a:spLocks/>
                          </wps:cNvSpPr>
                          <wps:spPr bwMode="auto">
                            <a:xfrm>
                              <a:off x="6095" y="1839"/>
                              <a:ext cx="783" cy="375"/>
                            </a:xfrm>
                            <a:custGeom>
                              <a:avLst/>
                              <a:gdLst>
                                <a:gd name="T0" fmla="+- 0 7935 7163"/>
                                <a:gd name="T1" fmla="*/ T0 w 783"/>
                                <a:gd name="T2" fmla="+- 0 3465 3465"/>
                                <a:gd name="T3" fmla="*/ 3465 h 375"/>
                                <a:gd name="T4" fmla="+- 0 7930 7163"/>
                                <a:gd name="T5" fmla="*/ T4 w 783"/>
                                <a:gd name="T6" fmla="+- 0 3467 3465"/>
                                <a:gd name="T7" fmla="*/ 3467 h 375"/>
                                <a:gd name="T8" fmla="+- 0 7268 7163"/>
                                <a:gd name="T9" fmla="*/ T8 w 783"/>
                                <a:gd name="T10" fmla="+- 0 3776 3465"/>
                                <a:gd name="T11" fmla="*/ 3776 h 375"/>
                                <a:gd name="T12" fmla="+- 0 7276 7163"/>
                                <a:gd name="T13" fmla="*/ T12 w 783"/>
                                <a:gd name="T14" fmla="+- 0 3794 3465"/>
                                <a:gd name="T15" fmla="*/ 3794 h 375"/>
                                <a:gd name="T16" fmla="+- 0 7938 7163"/>
                                <a:gd name="T17" fmla="*/ T16 w 783"/>
                                <a:gd name="T18" fmla="+- 0 3485 3465"/>
                                <a:gd name="T19" fmla="*/ 3485 h 375"/>
                                <a:gd name="T20" fmla="+- 0 7943 7163"/>
                                <a:gd name="T21" fmla="*/ T20 w 783"/>
                                <a:gd name="T22" fmla="+- 0 3483 3465"/>
                                <a:gd name="T23" fmla="*/ 3483 h 375"/>
                                <a:gd name="T24" fmla="+- 0 7945 7163"/>
                                <a:gd name="T25" fmla="*/ T24 w 783"/>
                                <a:gd name="T26" fmla="+- 0 3477 3465"/>
                                <a:gd name="T27" fmla="*/ 3477 h 375"/>
                                <a:gd name="T28" fmla="+- 0 7943 7163"/>
                                <a:gd name="T29" fmla="*/ T28 w 783"/>
                                <a:gd name="T30" fmla="+- 0 3472 3465"/>
                                <a:gd name="T31" fmla="*/ 3472 h 375"/>
                                <a:gd name="T32" fmla="+- 0 7941 7163"/>
                                <a:gd name="T33" fmla="*/ T32 w 783"/>
                                <a:gd name="T34" fmla="+- 0 3467 3465"/>
                                <a:gd name="T35" fmla="*/ 3467 h 375"/>
                                <a:gd name="T36" fmla="+- 0 7935 7163"/>
                                <a:gd name="T37" fmla="*/ T36 w 783"/>
                                <a:gd name="T38" fmla="+- 0 3465 3465"/>
                                <a:gd name="T39" fmla="*/ 3465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83" h="375">
                                  <a:moveTo>
                                    <a:pt x="772" y="0"/>
                                  </a:moveTo>
                                  <a:lnTo>
                                    <a:pt x="767" y="2"/>
                                  </a:lnTo>
                                  <a:lnTo>
                                    <a:pt x="105" y="311"/>
                                  </a:lnTo>
                                  <a:lnTo>
                                    <a:pt x="113" y="329"/>
                                  </a:lnTo>
                                  <a:lnTo>
                                    <a:pt x="775" y="20"/>
                                  </a:lnTo>
                                  <a:lnTo>
                                    <a:pt x="780" y="18"/>
                                  </a:lnTo>
                                  <a:lnTo>
                                    <a:pt x="782" y="12"/>
                                  </a:lnTo>
                                  <a:lnTo>
                                    <a:pt x="780" y="7"/>
                                  </a:lnTo>
                                  <a:lnTo>
                                    <a:pt x="778" y="2"/>
                                  </a:lnTo>
                                  <a:lnTo>
                                    <a:pt x="772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299" name="Group 40"/>
                        <wpg:cNvGrpSpPr>
                          <a:grpSpLocks/>
                        </wpg:cNvGrpSpPr>
                        <wpg:grpSpPr bwMode="auto">
                          <a:xfrm>
                            <a:off x="4363269" y="1976332"/>
                            <a:ext cx="629920" cy="224155"/>
                            <a:chOff x="6818" y="2481"/>
                            <a:chExt cx="992" cy="353"/>
                          </a:xfrm>
                          <a:noFill/>
                        </wpg:grpSpPr>
                        <wps:wsp>
                          <wps:cNvPr id="362" name="Freeform 41"/>
                          <wps:cNvSpPr>
                            <a:spLocks/>
                          </wps:cNvSpPr>
                          <wps:spPr bwMode="auto">
                            <a:xfrm>
                              <a:off x="6818" y="2481"/>
                              <a:ext cx="992" cy="353"/>
                            </a:xfrm>
                            <a:custGeom>
                              <a:avLst/>
                              <a:gdLst>
                                <a:gd name="T0" fmla="+- 0 7886 7886"/>
                                <a:gd name="T1" fmla="*/ T0 w 992"/>
                                <a:gd name="T2" fmla="+- 0 4460 4107"/>
                                <a:gd name="T3" fmla="*/ 4460 h 353"/>
                                <a:gd name="T4" fmla="+- 0 8878 7886"/>
                                <a:gd name="T5" fmla="*/ T4 w 992"/>
                                <a:gd name="T6" fmla="+- 0 4460 4107"/>
                                <a:gd name="T7" fmla="*/ 4460 h 353"/>
                                <a:gd name="T8" fmla="+- 0 8878 7886"/>
                                <a:gd name="T9" fmla="*/ T8 w 992"/>
                                <a:gd name="T10" fmla="+- 0 4107 4107"/>
                                <a:gd name="T11" fmla="*/ 4107 h 353"/>
                                <a:gd name="T12" fmla="+- 0 7886 7886"/>
                                <a:gd name="T13" fmla="*/ T12 w 992"/>
                                <a:gd name="T14" fmla="+- 0 4107 4107"/>
                                <a:gd name="T15" fmla="*/ 4107 h 353"/>
                                <a:gd name="T16" fmla="+- 0 7886 7886"/>
                                <a:gd name="T17" fmla="*/ T16 w 992"/>
                                <a:gd name="T18" fmla="+- 0 4460 4107"/>
                                <a:gd name="T19" fmla="*/ 4460 h 3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2" h="353">
                                  <a:moveTo>
                                    <a:pt x="0" y="353"/>
                                  </a:moveTo>
                                  <a:lnTo>
                                    <a:pt x="992" y="353"/>
                                  </a:lnTo>
                                  <a:lnTo>
                                    <a:pt x="99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5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0" name="Group 42"/>
                        <wpg:cNvGrpSpPr>
                          <a:grpSpLocks/>
                        </wpg:cNvGrpSpPr>
                        <wpg:grpSpPr bwMode="auto">
                          <a:xfrm>
                            <a:off x="4136574" y="1776095"/>
                            <a:ext cx="345440" cy="76200"/>
                            <a:chOff x="6521" y="2804"/>
                            <a:chExt cx="544" cy="120"/>
                          </a:xfrm>
                          <a:noFill/>
                        </wpg:grpSpPr>
                        <wps:wsp>
                          <wps:cNvPr id="358" name="Freeform 43"/>
                          <wps:cNvSpPr>
                            <a:spLocks/>
                          </wps:cNvSpPr>
                          <wps:spPr bwMode="auto">
                            <a:xfrm>
                              <a:off x="6521" y="2804"/>
                              <a:ext cx="544" cy="120"/>
                            </a:xfrm>
                            <a:custGeom>
                              <a:avLst/>
                              <a:gdLst>
                                <a:gd name="T0" fmla="+- 0 7707 7589"/>
                                <a:gd name="T1" fmla="*/ T0 w 544"/>
                                <a:gd name="T2" fmla="+- 0 4430 4430"/>
                                <a:gd name="T3" fmla="*/ 4430 h 120"/>
                                <a:gd name="T4" fmla="+- 0 7589 7589"/>
                                <a:gd name="T5" fmla="*/ T4 w 544"/>
                                <a:gd name="T6" fmla="+- 0 4493 4430"/>
                                <a:gd name="T7" fmla="*/ 4493 h 120"/>
                                <a:gd name="T8" fmla="+- 0 7711 7589"/>
                                <a:gd name="T9" fmla="*/ T8 w 544"/>
                                <a:gd name="T10" fmla="+- 0 4550 4430"/>
                                <a:gd name="T11" fmla="*/ 4550 h 120"/>
                                <a:gd name="T12" fmla="+- 0 7709 7589"/>
                                <a:gd name="T13" fmla="*/ T12 w 544"/>
                                <a:gd name="T14" fmla="+- 0 4501 4430"/>
                                <a:gd name="T15" fmla="*/ 4501 h 120"/>
                                <a:gd name="T16" fmla="+- 0 7684 7589"/>
                                <a:gd name="T17" fmla="*/ T16 w 544"/>
                                <a:gd name="T18" fmla="+- 0 4501 4430"/>
                                <a:gd name="T19" fmla="*/ 4501 h 120"/>
                                <a:gd name="T20" fmla="+- 0 7679 7589"/>
                                <a:gd name="T21" fmla="*/ T20 w 544"/>
                                <a:gd name="T22" fmla="+- 0 4496 4430"/>
                                <a:gd name="T23" fmla="*/ 4496 h 120"/>
                                <a:gd name="T24" fmla="+- 0 7679 7589"/>
                                <a:gd name="T25" fmla="*/ T24 w 544"/>
                                <a:gd name="T26" fmla="+- 0 4485 4430"/>
                                <a:gd name="T27" fmla="*/ 4485 h 120"/>
                                <a:gd name="T28" fmla="+- 0 7683 7589"/>
                                <a:gd name="T29" fmla="*/ T28 w 544"/>
                                <a:gd name="T30" fmla="+- 0 4481 4430"/>
                                <a:gd name="T31" fmla="*/ 4481 h 120"/>
                                <a:gd name="T32" fmla="+- 0 7709 7589"/>
                                <a:gd name="T33" fmla="*/ T32 w 544"/>
                                <a:gd name="T34" fmla="+- 0 4480 4430"/>
                                <a:gd name="T35" fmla="*/ 4480 h 120"/>
                                <a:gd name="T36" fmla="+- 0 7707 7589"/>
                                <a:gd name="T37" fmla="*/ T36 w 544"/>
                                <a:gd name="T38" fmla="+- 0 4430 4430"/>
                                <a:gd name="T39" fmla="*/ 443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44" h="120">
                                  <a:moveTo>
                                    <a:pt x="118" y="0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122" y="120"/>
                                  </a:lnTo>
                                  <a:lnTo>
                                    <a:pt x="120" y="71"/>
                                  </a:lnTo>
                                  <a:lnTo>
                                    <a:pt x="95" y="71"/>
                                  </a:lnTo>
                                  <a:lnTo>
                                    <a:pt x="90" y="66"/>
                                  </a:lnTo>
                                  <a:lnTo>
                                    <a:pt x="90" y="55"/>
                                  </a:lnTo>
                                  <a:lnTo>
                                    <a:pt x="94" y="51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18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9" name="Freeform 44"/>
                          <wps:cNvSpPr>
                            <a:spLocks/>
                          </wps:cNvSpPr>
                          <wps:spPr bwMode="auto">
                            <a:xfrm>
                              <a:off x="6521" y="2804"/>
                              <a:ext cx="544" cy="120"/>
                            </a:xfrm>
                            <a:custGeom>
                              <a:avLst/>
                              <a:gdLst>
                                <a:gd name="T0" fmla="+- 0 7709 7589"/>
                                <a:gd name="T1" fmla="*/ T0 w 544"/>
                                <a:gd name="T2" fmla="+- 0 4480 4430"/>
                                <a:gd name="T3" fmla="*/ 4480 h 120"/>
                                <a:gd name="T4" fmla="+- 0 7683 7589"/>
                                <a:gd name="T5" fmla="*/ T4 w 544"/>
                                <a:gd name="T6" fmla="+- 0 4481 4430"/>
                                <a:gd name="T7" fmla="*/ 4481 h 120"/>
                                <a:gd name="T8" fmla="+- 0 7679 7589"/>
                                <a:gd name="T9" fmla="*/ T8 w 544"/>
                                <a:gd name="T10" fmla="+- 0 4485 4430"/>
                                <a:gd name="T11" fmla="*/ 4485 h 120"/>
                                <a:gd name="T12" fmla="+- 0 7679 7589"/>
                                <a:gd name="T13" fmla="*/ T12 w 544"/>
                                <a:gd name="T14" fmla="+- 0 4496 4430"/>
                                <a:gd name="T15" fmla="*/ 4496 h 120"/>
                                <a:gd name="T16" fmla="+- 0 7684 7589"/>
                                <a:gd name="T17" fmla="*/ T16 w 544"/>
                                <a:gd name="T18" fmla="+- 0 4501 4430"/>
                                <a:gd name="T19" fmla="*/ 4501 h 120"/>
                                <a:gd name="T20" fmla="+- 0 7689 7589"/>
                                <a:gd name="T21" fmla="*/ T20 w 544"/>
                                <a:gd name="T22" fmla="+- 0 4501 4430"/>
                                <a:gd name="T23" fmla="*/ 4501 h 120"/>
                                <a:gd name="T24" fmla="+- 0 7709 7589"/>
                                <a:gd name="T25" fmla="*/ T24 w 544"/>
                                <a:gd name="T26" fmla="+- 0 4500 4430"/>
                                <a:gd name="T27" fmla="*/ 4500 h 120"/>
                                <a:gd name="T28" fmla="+- 0 7709 7589"/>
                                <a:gd name="T29" fmla="*/ T28 w 544"/>
                                <a:gd name="T30" fmla="+- 0 4480 4430"/>
                                <a:gd name="T31" fmla="*/ 448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44" h="120">
                                  <a:moveTo>
                                    <a:pt x="120" y="50"/>
                                  </a:moveTo>
                                  <a:lnTo>
                                    <a:pt x="94" y="51"/>
                                  </a:lnTo>
                                  <a:lnTo>
                                    <a:pt x="90" y="55"/>
                                  </a:lnTo>
                                  <a:lnTo>
                                    <a:pt x="90" y="66"/>
                                  </a:lnTo>
                                  <a:lnTo>
                                    <a:pt x="95" y="71"/>
                                  </a:lnTo>
                                  <a:lnTo>
                                    <a:pt x="100" y="71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20" y="5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0" name="Freeform 45"/>
                          <wps:cNvSpPr>
                            <a:spLocks/>
                          </wps:cNvSpPr>
                          <wps:spPr bwMode="auto">
                            <a:xfrm>
                              <a:off x="6521" y="2804"/>
                              <a:ext cx="544" cy="120"/>
                            </a:xfrm>
                            <a:custGeom>
                              <a:avLst/>
                              <a:gdLst>
                                <a:gd name="T0" fmla="+- 0 7709 7589"/>
                                <a:gd name="T1" fmla="*/ T0 w 544"/>
                                <a:gd name="T2" fmla="+- 0 4500 4430"/>
                                <a:gd name="T3" fmla="*/ 4500 h 120"/>
                                <a:gd name="T4" fmla="+- 0 7689 7589"/>
                                <a:gd name="T5" fmla="*/ T4 w 544"/>
                                <a:gd name="T6" fmla="+- 0 4501 4430"/>
                                <a:gd name="T7" fmla="*/ 4501 h 120"/>
                                <a:gd name="T8" fmla="+- 0 7684 7589"/>
                                <a:gd name="T9" fmla="*/ T8 w 544"/>
                                <a:gd name="T10" fmla="+- 0 4501 4430"/>
                                <a:gd name="T11" fmla="*/ 4501 h 120"/>
                                <a:gd name="T12" fmla="+- 0 7709 7589"/>
                                <a:gd name="T13" fmla="*/ T12 w 544"/>
                                <a:gd name="T14" fmla="+- 0 4501 4430"/>
                                <a:gd name="T15" fmla="*/ 4501 h 120"/>
                                <a:gd name="T16" fmla="+- 0 7709 7589"/>
                                <a:gd name="T17" fmla="*/ T16 w 544"/>
                                <a:gd name="T18" fmla="+- 0 4500 4430"/>
                                <a:gd name="T19" fmla="*/ 450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4" h="120">
                                  <a:moveTo>
                                    <a:pt x="120" y="70"/>
                                  </a:moveTo>
                                  <a:lnTo>
                                    <a:pt x="100" y="71"/>
                                  </a:lnTo>
                                  <a:lnTo>
                                    <a:pt x="95" y="71"/>
                                  </a:lnTo>
                                  <a:lnTo>
                                    <a:pt x="120" y="71"/>
                                  </a:lnTo>
                                  <a:lnTo>
                                    <a:pt x="120" y="7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" name="Freeform 46"/>
                          <wps:cNvSpPr>
                            <a:spLocks/>
                          </wps:cNvSpPr>
                          <wps:spPr bwMode="auto">
                            <a:xfrm>
                              <a:off x="6521" y="2804"/>
                              <a:ext cx="544" cy="120"/>
                            </a:xfrm>
                            <a:custGeom>
                              <a:avLst/>
                              <a:gdLst>
                                <a:gd name="T0" fmla="+- 0 8127 7589"/>
                                <a:gd name="T1" fmla="*/ T0 w 544"/>
                                <a:gd name="T2" fmla="+- 0 4469 4430"/>
                                <a:gd name="T3" fmla="*/ 4469 h 120"/>
                                <a:gd name="T4" fmla="+- 0 8122 7589"/>
                                <a:gd name="T5" fmla="*/ T4 w 544"/>
                                <a:gd name="T6" fmla="+- 0 4469 4430"/>
                                <a:gd name="T7" fmla="*/ 4469 h 120"/>
                                <a:gd name="T8" fmla="+- 0 7709 7589"/>
                                <a:gd name="T9" fmla="*/ T8 w 544"/>
                                <a:gd name="T10" fmla="+- 0 4480 4430"/>
                                <a:gd name="T11" fmla="*/ 4480 h 120"/>
                                <a:gd name="T12" fmla="+- 0 7709 7589"/>
                                <a:gd name="T13" fmla="*/ T12 w 544"/>
                                <a:gd name="T14" fmla="+- 0 4500 4430"/>
                                <a:gd name="T15" fmla="*/ 4500 h 120"/>
                                <a:gd name="T16" fmla="+- 0 8128 7589"/>
                                <a:gd name="T17" fmla="*/ T16 w 544"/>
                                <a:gd name="T18" fmla="+- 0 4489 4430"/>
                                <a:gd name="T19" fmla="*/ 4489 h 120"/>
                                <a:gd name="T20" fmla="+- 0 8132 7589"/>
                                <a:gd name="T21" fmla="*/ T20 w 544"/>
                                <a:gd name="T22" fmla="+- 0 4484 4430"/>
                                <a:gd name="T23" fmla="*/ 4484 h 120"/>
                                <a:gd name="T24" fmla="+- 0 8132 7589"/>
                                <a:gd name="T25" fmla="*/ T24 w 544"/>
                                <a:gd name="T26" fmla="+- 0 4473 4430"/>
                                <a:gd name="T27" fmla="*/ 4473 h 120"/>
                                <a:gd name="T28" fmla="+- 0 8127 7589"/>
                                <a:gd name="T29" fmla="*/ T28 w 544"/>
                                <a:gd name="T30" fmla="+- 0 4469 4430"/>
                                <a:gd name="T31" fmla="*/ 446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44" h="120">
                                  <a:moveTo>
                                    <a:pt x="538" y="39"/>
                                  </a:moveTo>
                                  <a:lnTo>
                                    <a:pt x="533" y="39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539" y="59"/>
                                  </a:lnTo>
                                  <a:lnTo>
                                    <a:pt x="543" y="54"/>
                                  </a:lnTo>
                                  <a:lnTo>
                                    <a:pt x="543" y="43"/>
                                  </a:lnTo>
                                  <a:lnTo>
                                    <a:pt x="538" y="39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1" name="Group 47"/>
                        <wpg:cNvGrpSpPr>
                          <a:grpSpLocks/>
                        </wpg:cNvGrpSpPr>
                        <wpg:grpSpPr bwMode="auto">
                          <a:xfrm>
                            <a:off x="1748128" y="1469602"/>
                            <a:ext cx="1146810" cy="243205"/>
                            <a:chOff x="2873" y="1957"/>
                            <a:chExt cx="1806" cy="383"/>
                          </a:xfrm>
                          <a:noFill/>
                        </wpg:grpSpPr>
                        <wps:wsp>
                          <wps:cNvPr id="357" name="Freeform 48"/>
                          <wps:cNvSpPr>
                            <a:spLocks/>
                          </wps:cNvSpPr>
                          <wps:spPr bwMode="auto">
                            <a:xfrm>
                              <a:off x="2873" y="1957"/>
                              <a:ext cx="1806" cy="383"/>
                            </a:xfrm>
                            <a:custGeom>
                              <a:avLst/>
                              <a:gdLst>
                                <a:gd name="T0" fmla="+- 0 3941 3941"/>
                                <a:gd name="T1" fmla="*/ T0 w 1806"/>
                                <a:gd name="T2" fmla="+- 0 3966 3583"/>
                                <a:gd name="T3" fmla="*/ 3966 h 383"/>
                                <a:gd name="T4" fmla="+- 0 5747 3941"/>
                                <a:gd name="T5" fmla="*/ T4 w 1806"/>
                                <a:gd name="T6" fmla="+- 0 3966 3583"/>
                                <a:gd name="T7" fmla="*/ 3966 h 383"/>
                                <a:gd name="T8" fmla="+- 0 5747 3941"/>
                                <a:gd name="T9" fmla="*/ T8 w 1806"/>
                                <a:gd name="T10" fmla="+- 0 3583 3583"/>
                                <a:gd name="T11" fmla="*/ 3583 h 383"/>
                                <a:gd name="T12" fmla="+- 0 3941 3941"/>
                                <a:gd name="T13" fmla="*/ T12 w 1806"/>
                                <a:gd name="T14" fmla="+- 0 3583 3583"/>
                                <a:gd name="T15" fmla="*/ 3583 h 383"/>
                                <a:gd name="T16" fmla="+- 0 3941 3941"/>
                                <a:gd name="T17" fmla="*/ T16 w 1806"/>
                                <a:gd name="T18" fmla="+- 0 3966 3583"/>
                                <a:gd name="T19" fmla="*/ 3966 h 3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06" h="383">
                                  <a:moveTo>
                                    <a:pt x="0" y="383"/>
                                  </a:moveTo>
                                  <a:lnTo>
                                    <a:pt x="1806" y="383"/>
                                  </a:lnTo>
                                  <a:lnTo>
                                    <a:pt x="180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8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2" name="Group 49"/>
                        <wpg:cNvGrpSpPr>
                          <a:grpSpLocks/>
                        </wpg:cNvGrpSpPr>
                        <wpg:grpSpPr bwMode="auto">
                          <a:xfrm>
                            <a:off x="2483034" y="1502410"/>
                            <a:ext cx="102235" cy="591820"/>
                            <a:chOff x="3917" y="2373"/>
                            <a:chExt cx="161" cy="932"/>
                          </a:xfrm>
                          <a:noFill/>
                        </wpg:grpSpPr>
                        <wps:wsp>
                          <wps:cNvPr id="353" name="Freeform 50"/>
                          <wps:cNvSpPr>
                            <a:spLocks/>
                          </wps:cNvSpPr>
                          <wps:spPr bwMode="auto">
                            <a:xfrm>
                              <a:off x="3917" y="2373"/>
                              <a:ext cx="161" cy="932"/>
                            </a:xfrm>
                            <a:custGeom>
                              <a:avLst/>
                              <a:gdLst>
                                <a:gd name="T0" fmla="+- 0 4985 4985"/>
                                <a:gd name="T1" fmla="*/ T0 w 161"/>
                                <a:gd name="T2" fmla="+- 0 4804 3999"/>
                                <a:gd name="T3" fmla="*/ 4804 h 932"/>
                                <a:gd name="T4" fmla="+- 0 5031 4985"/>
                                <a:gd name="T5" fmla="*/ T4 w 161"/>
                                <a:gd name="T6" fmla="+- 0 4930 3999"/>
                                <a:gd name="T7" fmla="*/ 4930 h 932"/>
                                <a:gd name="T8" fmla="+- 0 5089 4985"/>
                                <a:gd name="T9" fmla="*/ T8 w 161"/>
                                <a:gd name="T10" fmla="+- 0 4841 3999"/>
                                <a:gd name="T11" fmla="*/ 4841 h 932"/>
                                <a:gd name="T12" fmla="+- 0 5047 4985"/>
                                <a:gd name="T13" fmla="*/ T12 w 161"/>
                                <a:gd name="T14" fmla="+- 0 4841 3999"/>
                                <a:gd name="T15" fmla="*/ 4841 h 932"/>
                                <a:gd name="T16" fmla="+- 0 5036 4985"/>
                                <a:gd name="T17" fmla="*/ T16 w 161"/>
                                <a:gd name="T18" fmla="+- 0 4840 3999"/>
                                <a:gd name="T19" fmla="*/ 4840 h 932"/>
                                <a:gd name="T20" fmla="+- 0 5032 4985"/>
                                <a:gd name="T21" fmla="*/ T20 w 161"/>
                                <a:gd name="T22" fmla="+- 0 4835 3999"/>
                                <a:gd name="T23" fmla="*/ 4835 h 932"/>
                                <a:gd name="T24" fmla="+- 0 5034 4985"/>
                                <a:gd name="T25" fmla="*/ T24 w 161"/>
                                <a:gd name="T26" fmla="+- 0 4810 3999"/>
                                <a:gd name="T27" fmla="*/ 4810 h 932"/>
                                <a:gd name="T28" fmla="+- 0 4985 4985"/>
                                <a:gd name="T29" fmla="*/ T28 w 161"/>
                                <a:gd name="T30" fmla="+- 0 4804 3999"/>
                                <a:gd name="T31" fmla="*/ 4804 h 9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61" h="932">
                                  <a:moveTo>
                                    <a:pt x="0" y="805"/>
                                  </a:moveTo>
                                  <a:lnTo>
                                    <a:pt x="46" y="931"/>
                                  </a:lnTo>
                                  <a:lnTo>
                                    <a:pt x="104" y="842"/>
                                  </a:lnTo>
                                  <a:lnTo>
                                    <a:pt x="62" y="842"/>
                                  </a:lnTo>
                                  <a:lnTo>
                                    <a:pt x="51" y="841"/>
                                  </a:lnTo>
                                  <a:lnTo>
                                    <a:pt x="47" y="836"/>
                                  </a:lnTo>
                                  <a:lnTo>
                                    <a:pt x="49" y="811"/>
                                  </a:lnTo>
                                  <a:lnTo>
                                    <a:pt x="0" y="805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" name="Freeform 51"/>
                          <wps:cNvSpPr>
                            <a:spLocks/>
                          </wps:cNvSpPr>
                          <wps:spPr bwMode="auto">
                            <a:xfrm>
                              <a:off x="3917" y="2373"/>
                              <a:ext cx="161" cy="932"/>
                            </a:xfrm>
                            <a:custGeom>
                              <a:avLst/>
                              <a:gdLst>
                                <a:gd name="T0" fmla="+- 0 5034 4985"/>
                                <a:gd name="T1" fmla="*/ T0 w 161"/>
                                <a:gd name="T2" fmla="+- 0 4810 3999"/>
                                <a:gd name="T3" fmla="*/ 4810 h 932"/>
                                <a:gd name="T4" fmla="+- 0 5032 4985"/>
                                <a:gd name="T5" fmla="*/ T4 w 161"/>
                                <a:gd name="T6" fmla="+- 0 4835 3999"/>
                                <a:gd name="T7" fmla="*/ 4835 h 932"/>
                                <a:gd name="T8" fmla="+- 0 5036 4985"/>
                                <a:gd name="T9" fmla="*/ T8 w 161"/>
                                <a:gd name="T10" fmla="+- 0 4840 3999"/>
                                <a:gd name="T11" fmla="*/ 4840 h 932"/>
                                <a:gd name="T12" fmla="+- 0 5047 4985"/>
                                <a:gd name="T13" fmla="*/ T12 w 161"/>
                                <a:gd name="T14" fmla="+- 0 4841 3999"/>
                                <a:gd name="T15" fmla="*/ 4841 h 932"/>
                                <a:gd name="T16" fmla="+- 0 5052 4985"/>
                                <a:gd name="T17" fmla="*/ T16 w 161"/>
                                <a:gd name="T18" fmla="+- 0 4837 3999"/>
                                <a:gd name="T19" fmla="*/ 4837 h 932"/>
                                <a:gd name="T20" fmla="+- 0 5054 4985"/>
                                <a:gd name="T21" fmla="*/ T20 w 161"/>
                                <a:gd name="T22" fmla="+- 0 4812 3999"/>
                                <a:gd name="T23" fmla="*/ 4812 h 932"/>
                                <a:gd name="T24" fmla="+- 0 5034 4985"/>
                                <a:gd name="T25" fmla="*/ T24 w 161"/>
                                <a:gd name="T26" fmla="+- 0 4810 3999"/>
                                <a:gd name="T27" fmla="*/ 4810 h 9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1" h="932">
                                  <a:moveTo>
                                    <a:pt x="49" y="811"/>
                                  </a:moveTo>
                                  <a:lnTo>
                                    <a:pt x="47" y="836"/>
                                  </a:lnTo>
                                  <a:lnTo>
                                    <a:pt x="51" y="841"/>
                                  </a:lnTo>
                                  <a:lnTo>
                                    <a:pt x="62" y="842"/>
                                  </a:lnTo>
                                  <a:lnTo>
                                    <a:pt x="67" y="838"/>
                                  </a:lnTo>
                                  <a:lnTo>
                                    <a:pt x="69" y="813"/>
                                  </a:lnTo>
                                  <a:lnTo>
                                    <a:pt x="49" y="811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" name="Freeform 52"/>
                          <wps:cNvSpPr>
                            <a:spLocks/>
                          </wps:cNvSpPr>
                          <wps:spPr bwMode="auto">
                            <a:xfrm>
                              <a:off x="3917" y="2373"/>
                              <a:ext cx="161" cy="932"/>
                            </a:xfrm>
                            <a:custGeom>
                              <a:avLst/>
                              <a:gdLst>
                                <a:gd name="T0" fmla="+- 0 5054 4985"/>
                                <a:gd name="T1" fmla="*/ T0 w 161"/>
                                <a:gd name="T2" fmla="+- 0 4812 3999"/>
                                <a:gd name="T3" fmla="*/ 4812 h 932"/>
                                <a:gd name="T4" fmla="+- 0 5052 4985"/>
                                <a:gd name="T5" fmla="*/ T4 w 161"/>
                                <a:gd name="T6" fmla="+- 0 4837 3999"/>
                                <a:gd name="T7" fmla="*/ 4837 h 932"/>
                                <a:gd name="T8" fmla="+- 0 5047 4985"/>
                                <a:gd name="T9" fmla="*/ T8 w 161"/>
                                <a:gd name="T10" fmla="+- 0 4841 3999"/>
                                <a:gd name="T11" fmla="*/ 4841 h 932"/>
                                <a:gd name="T12" fmla="+- 0 5089 4985"/>
                                <a:gd name="T13" fmla="*/ T12 w 161"/>
                                <a:gd name="T14" fmla="+- 0 4841 3999"/>
                                <a:gd name="T15" fmla="*/ 4841 h 932"/>
                                <a:gd name="T16" fmla="+- 0 5104 4985"/>
                                <a:gd name="T17" fmla="*/ T16 w 161"/>
                                <a:gd name="T18" fmla="+- 0 4818 3999"/>
                                <a:gd name="T19" fmla="*/ 4818 h 932"/>
                                <a:gd name="T20" fmla="+- 0 5054 4985"/>
                                <a:gd name="T21" fmla="*/ T20 w 161"/>
                                <a:gd name="T22" fmla="+- 0 4812 3999"/>
                                <a:gd name="T23" fmla="*/ 4812 h 9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61" h="932">
                                  <a:moveTo>
                                    <a:pt x="69" y="813"/>
                                  </a:moveTo>
                                  <a:lnTo>
                                    <a:pt x="67" y="838"/>
                                  </a:lnTo>
                                  <a:lnTo>
                                    <a:pt x="62" y="842"/>
                                  </a:lnTo>
                                  <a:lnTo>
                                    <a:pt x="104" y="842"/>
                                  </a:lnTo>
                                  <a:lnTo>
                                    <a:pt x="119" y="819"/>
                                  </a:lnTo>
                                  <a:lnTo>
                                    <a:pt x="69" y="81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6" name="Freeform 53"/>
                          <wps:cNvSpPr>
                            <a:spLocks/>
                          </wps:cNvSpPr>
                          <wps:spPr bwMode="auto">
                            <a:xfrm>
                              <a:off x="3917" y="2373"/>
                              <a:ext cx="161" cy="932"/>
                            </a:xfrm>
                            <a:custGeom>
                              <a:avLst/>
                              <a:gdLst>
                                <a:gd name="T0" fmla="+- 0 5131 4985"/>
                                <a:gd name="T1" fmla="*/ T0 w 161"/>
                                <a:gd name="T2" fmla="+- 0 3999 3999"/>
                                <a:gd name="T3" fmla="*/ 3999 h 932"/>
                                <a:gd name="T4" fmla="+- 0 5126 4985"/>
                                <a:gd name="T5" fmla="*/ T4 w 161"/>
                                <a:gd name="T6" fmla="+- 0 4003 3999"/>
                                <a:gd name="T7" fmla="*/ 4003 h 932"/>
                                <a:gd name="T8" fmla="+- 0 5034 4985"/>
                                <a:gd name="T9" fmla="*/ T8 w 161"/>
                                <a:gd name="T10" fmla="+- 0 4810 3999"/>
                                <a:gd name="T11" fmla="*/ 4810 h 932"/>
                                <a:gd name="T12" fmla="+- 0 5054 4985"/>
                                <a:gd name="T13" fmla="*/ T12 w 161"/>
                                <a:gd name="T14" fmla="+- 0 4812 3999"/>
                                <a:gd name="T15" fmla="*/ 4812 h 932"/>
                                <a:gd name="T16" fmla="+- 0 5145 4985"/>
                                <a:gd name="T17" fmla="*/ T16 w 161"/>
                                <a:gd name="T18" fmla="+- 0 4010 3999"/>
                                <a:gd name="T19" fmla="*/ 4010 h 932"/>
                                <a:gd name="T20" fmla="+- 0 5146 4985"/>
                                <a:gd name="T21" fmla="*/ T20 w 161"/>
                                <a:gd name="T22" fmla="+- 0 4005 3999"/>
                                <a:gd name="T23" fmla="*/ 4005 h 932"/>
                                <a:gd name="T24" fmla="+- 0 5142 4985"/>
                                <a:gd name="T25" fmla="*/ T24 w 161"/>
                                <a:gd name="T26" fmla="+- 0 4000 3999"/>
                                <a:gd name="T27" fmla="*/ 4000 h 932"/>
                                <a:gd name="T28" fmla="+- 0 5131 4985"/>
                                <a:gd name="T29" fmla="*/ T28 w 161"/>
                                <a:gd name="T30" fmla="+- 0 3999 3999"/>
                                <a:gd name="T31" fmla="*/ 3999 h 9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61" h="932">
                                  <a:moveTo>
                                    <a:pt x="146" y="0"/>
                                  </a:moveTo>
                                  <a:lnTo>
                                    <a:pt x="141" y="4"/>
                                  </a:lnTo>
                                  <a:lnTo>
                                    <a:pt x="49" y="811"/>
                                  </a:lnTo>
                                  <a:lnTo>
                                    <a:pt x="69" y="813"/>
                                  </a:lnTo>
                                  <a:lnTo>
                                    <a:pt x="160" y="11"/>
                                  </a:lnTo>
                                  <a:lnTo>
                                    <a:pt x="161" y="6"/>
                                  </a:lnTo>
                                  <a:lnTo>
                                    <a:pt x="157" y="1"/>
                                  </a:lnTo>
                                  <a:lnTo>
                                    <a:pt x="146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3" name="Group 54"/>
                        <wpg:cNvGrpSpPr>
                          <a:grpSpLocks/>
                        </wpg:cNvGrpSpPr>
                        <wpg:grpSpPr bwMode="auto">
                          <a:xfrm>
                            <a:off x="303079" y="924560"/>
                            <a:ext cx="986790" cy="206375"/>
                            <a:chOff x="484" y="1463"/>
                            <a:chExt cx="1554" cy="325"/>
                          </a:xfrm>
                          <a:noFill/>
                        </wpg:grpSpPr>
                        <wps:wsp>
                          <wps:cNvPr id="352" name="Freeform 55"/>
                          <wps:cNvSpPr>
                            <a:spLocks/>
                          </wps:cNvSpPr>
                          <wps:spPr bwMode="auto">
                            <a:xfrm>
                              <a:off x="484" y="1463"/>
                              <a:ext cx="1554" cy="325"/>
                            </a:xfrm>
                            <a:custGeom>
                              <a:avLst/>
                              <a:gdLst>
                                <a:gd name="T0" fmla="+- 0 1552 1552"/>
                                <a:gd name="T1" fmla="*/ T0 w 1554"/>
                                <a:gd name="T2" fmla="+- 0 3414 3089"/>
                                <a:gd name="T3" fmla="*/ 3414 h 325"/>
                                <a:gd name="T4" fmla="+- 0 3106 1552"/>
                                <a:gd name="T5" fmla="*/ T4 w 1554"/>
                                <a:gd name="T6" fmla="+- 0 3414 3089"/>
                                <a:gd name="T7" fmla="*/ 3414 h 325"/>
                                <a:gd name="T8" fmla="+- 0 3106 1552"/>
                                <a:gd name="T9" fmla="*/ T8 w 1554"/>
                                <a:gd name="T10" fmla="+- 0 3089 3089"/>
                                <a:gd name="T11" fmla="*/ 3089 h 325"/>
                                <a:gd name="T12" fmla="+- 0 1552 1552"/>
                                <a:gd name="T13" fmla="*/ T12 w 1554"/>
                                <a:gd name="T14" fmla="+- 0 3089 3089"/>
                                <a:gd name="T15" fmla="*/ 3089 h 325"/>
                                <a:gd name="T16" fmla="+- 0 1552 1552"/>
                                <a:gd name="T17" fmla="*/ T16 w 1554"/>
                                <a:gd name="T18" fmla="+- 0 3414 3089"/>
                                <a:gd name="T19" fmla="*/ 3414 h 3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54" h="325">
                                  <a:moveTo>
                                    <a:pt x="0" y="325"/>
                                  </a:moveTo>
                                  <a:lnTo>
                                    <a:pt x="1554" y="325"/>
                                  </a:lnTo>
                                  <a:lnTo>
                                    <a:pt x="155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25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4" name="Group 56"/>
                        <wpg:cNvGrpSpPr>
                          <a:grpSpLocks/>
                        </wpg:cNvGrpSpPr>
                        <wpg:grpSpPr bwMode="auto">
                          <a:xfrm>
                            <a:off x="849814" y="1117600"/>
                            <a:ext cx="233045" cy="290830"/>
                            <a:chOff x="1345" y="1767"/>
                            <a:chExt cx="367" cy="458"/>
                          </a:xfrm>
                          <a:noFill/>
                        </wpg:grpSpPr>
                        <wps:wsp>
                          <wps:cNvPr id="348" name="Freeform 57"/>
                          <wps:cNvSpPr>
                            <a:spLocks/>
                          </wps:cNvSpPr>
                          <wps:spPr bwMode="auto">
                            <a:xfrm>
                              <a:off x="1345" y="1767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2696 2413"/>
                                <a:gd name="T1" fmla="*/ T0 w 367"/>
                                <a:gd name="T2" fmla="+- 0 3763 3393"/>
                                <a:gd name="T3" fmla="*/ 3763 h 458"/>
                                <a:gd name="T4" fmla="+- 0 2657 2413"/>
                                <a:gd name="T5" fmla="*/ T4 w 367"/>
                                <a:gd name="T6" fmla="+- 0 3794 3393"/>
                                <a:gd name="T7" fmla="*/ 3794 h 458"/>
                                <a:gd name="T8" fmla="+- 0 2779 2413"/>
                                <a:gd name="T9" fmla="*/ T8 w 367"/>
                                <a:gd name="T10" fmla="+- 0 3850 3393"/>
                                <a:gd name="T11" fmla="*/ 3850 h 458"/>
                                <a:gd name="T12" fmla="+- 0 2765 2413"/>
                                <a:gd name="T13" fmla="*/ T12 w 367"/>
                                <a:gd name="T14" fmla="+- 0 3783 3393"/>
                                <a:gd name="T15" fmla="*/ 3783 h 458"/>
                                <a:gd name="T16" fmla="+- 0 2719 2413"/>
                                <a:gd name="T17" fmla="*/ T16 w 367"/>
                                <a:gd name="T18" fmla="+- 0 3783 3393"/>
                                <a:gd name="T19" fmla="*/ 3783 h 458"/>
                                <a:gd name="T20" fmla="+- 0 2712 2413"/>
                                <a:gd name="T21" fmla="*/ T20 w 367"/>
                                <a:gd name="T22" fmla="+- 0 3783 3393"/>
                                <a:gd name="T23" fmla="*/ 3783 h 458"/>
                                <a:gd name="T24" fmla="+- 0 2709 2413"/>
                                <a:gd name="T25" fmla="*/ T24 w 367"/>
                                <a:gd name="T26" fmla="+- 0 3778 3393"/>
                                <a:gd name="T27" fmla="*/ 3778 h 458"/>
                                <a:gd name="T28" fmla="+- 0 2696 2413"/>
                                <a:gd name="T29" fmla="*/ T28 w 367"/>
                                <a:gd name="T30" fmla="+- 0 3763 3393"/>
                                <a:gd name="T31" fmla="*/ 3763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283" y="370"/>
                                  </a:moveTo>
                                  <a:lnTo>
                                    <a:pt x="244" y="401"/>
                                  </a:lnTo>
                                  <a:lnTo>
                                    <a:pt x="366" y="45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299" y="390"/>
                                  </a:lnTo>
                                  <a:lnTo>
                                    <a:pt x="296" y="385"/>
                                  </a:lnTo>
                                  <a:lnTo>
                                    <a:pt x="283" y="37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9" name="Freeform 58"/>
                          <wps:cNvSpPr>
                            <a:spLocks/>
                          </wps:cNvSpPr>
                          <wps:spPr bwMode="auto">
                            <a:xfrm>
                              <a:off x="1345" y="1767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2712 2413"/>
                                <a:gd name="T1" fmla="*/ T0 w 367"/>
                                <a:gd name="T2" fmla="+- 0 3750 3393"/>
                                <a:gd name="T3" fmla="*/ 3750 h 458"/>
                                <a:gd name="T4" fmla="+- 0 2696 2413"/>
                                <a:gd name="T5" fmla="*/ T4 w 367"/>
                                <a:gd name="T6" fmla="+- 0 3763 3393"/>
                                <a:gd name="T7" fmla="*/ 3763 h 458"/>
                                <a:gd name="T8" fmla="+- 0 2709 2413"/>
                                <a:gd name="T9" fmla="*/ T8 w 367"/>
                                <a:gd name="T10" fmla="+- 0 3778 3393"/>
                                <a:gd name="T11" fmla="*/ 3778 h 458"/>
                                <a:gd name="T12" fmla="+- 0 2712 2413"/>
                                <a:gd name="T13" fmla="*/ T12 w 367"/>
                                <a:gd name="T14" fmla="+- 0 3783 3393"/>
                                <a:gd name="T15" fmla="*/ 3783 h 458"/>
                                <a:gd name="T16" fmla="+- 0 2719 2413"/>
                                <a:gd name="T17" fmla="*/ T16 w 367"/>
                                <a:gd name="T18" fmla="+- 0 3783 3393"/>
                                <a:gd name="T19" fmla="*/ 3783 h 458"/>
                                <a:gd name="T20" fmla="+- 0 2723 2413"/>
                                <a:gd name="T21" fmla="*/ T20 w 367"/>
                                <a:gd name="T22" fmla="+- 0 3780 3393"/>
                                <a:gd name="T23" fmla="*/ 3780 h 458"/>
                                <a:gd name="T24" fmla="+- 0 2727 2413"/>
                                <a:gd name="T25" fmla="*/ T24 w 367"/>
                                <a:gd name="T26" fmla="+- 0 3776 3393"/>
                                <a:gd name="T27" fmla="*/ 3776 h 458"/>
                                <a:gd name="T28" fmla="+- 0 2728 2413"/>
                                <a:gd name="T29" fmla="*/ T28 w 367"/>
                                <a:gd name="T30" fmla="+- 0 3770 3393"/>
                                <a:gd name="T31" fmla="*/ 3770 h 458"/>
                                <a:gd name="T32" fmla="+- 0 2725 2413"/>
                                <a:gd name="T33" fmla="*/ T32 w 367"/>
                                <a:gd name="T34" fmla="+- 0 3766 3393"/>
                                <a:gd name="T35" fmla="*/ 3766 h 458"/>
                                <a:gd name="T36" fmla="+- 0 2712 2413"/>
                                <a:gd name="T37" fmla="*/ T36 w 367"/>
                                <a:gd name="T38" fmla="+- 0 3750 3393"/>
                                <a:gd name="T39" fmla="*/ 3750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299" y="357"/>
                                  </a:moveTo>
                                  <a:lnTo>
                                    <a:pt x="283" y="370"/>
                                  </a:lnTo>
                                  <a:lnTo>
                                    <a:pt x="296" y="385"/>
                                  </a:lnTo>
                                  <a:lnTo>
                                    <a:pt x="299" y="390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310" y="387"/>
                                  </a:lnTo>
                                  <a:lnTo>
                                    <a:pt x="314" y="383"/>
                                  </a:lnTo>
                                  <a:lnTo>
                                    <a:pt x="315" y="377"/>
                                  </a:lnTo>
                                  <a:lnTo>
                                    <a:pt x="312" y="373"/>
                                  </a:lnTo>
                                  <a:lnTo>
                                    <a:pt x="299" y="357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0" name="Freeform 59"/>
                          <wps:cNvSpPr>
                            <a:spLocks/>
                          </wps:cNvSpPr>
                          <wps:spPr bwMode="auto">
                            <a:xfrm>
                              <a:off x="1345" y="1767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2751 2413"/>
                                <a:gd name="T1" fmla="*/ T0 w 367"/>
                                <a:gd name="T2" fmla="+- 0 3719 3393"/>
                                <a:gd name="T3" fmla="*/ 3719 h 458"/>
                                <a:gd name="T4" fmla="+- 0 2712 2413"/>
                                <a:gd name="T5" fmla="*/ T4 w 367"/>
                                <a:gd name="T6" fmla="+- 0 3750 3393"/>
                                <a:gd name="T7" fmla="*/ 3750 h 458"/>
                                <a:gd name="T8" fmla="+- 0 2725 2413"/>
                                <a:gd name="T9" fmla="*/ T8 w 367"/>
                                <a:gd name="T10" fmla="+- 0 3766 3393"/>
                                <a:gd name="T11" fmla="*/ 3766 h 458"/>
                                <a:gd name="T12" fmla="+- 0 2728 2413"/>
                                <a:gd name="T13" fmla="*/ T12 w 367"/>
                                <a:gd name="T14" fmla="+- 0 3770 3393"/>
                                <a:gd name="T15" fmla="*/ 3770 h 458"/>
                                <a:gd name="T16" fmla="+- 0 2727 2413"/>
                                <a:gd name="T17" fmla="*/ T16 w 367"/>
                                <a:gd name="T18" fmla="+- 0 3776 3393"/>
                                <a:gd name="T19" fmla="*/ 3776 h 458"/>
                                <a:gd name="T20" fmla="+- 0 2723 2413"/>
                                <a:gd name="T21" fmla="*/ T20 w 367"/>
                                <a:gd name="T22" fmla="+- 0 3780 3393"/>
                                <a:gd name="T23" fmla="*/ 3780 h 458"/>
                                <a:gd name="T24" fmla="+- 0 2719 2413"/>
                                <a:gd name="T25" fmla="*/ T24 w 367"/>
                                <a:gd name="T26" fmla="+- 0 3783 3393"/>
                                <a:gd name="T27" fmla="*/ 3783 h 458"/>
                                <a:gd name="T28" fmla="+- 0 2765 2413"/>
                                <a:gd name="T29" fmla="*/ T28 w 367"/>
                                <a:gd name="T30" fmla="+- 0 3783 3393"/>
                                <a:gd name="T31" fmla="*/ 3783 h 458"/>
                                <a:gd name="T32" fmla="+- 0 2751 2413"/>
                                <a:gd name="T33" fmla="*/ T32 w 367"/>
                                <a:gd name="T34" fmla="+- 0 3719 3393"/>
                                <a:gd name="T35" fmla="*/ 3719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338" y="326"/>
                                  </a:moveTo>
                                  <a:lnTo>
                                    <a:pt x="299" y="357"/>
                                  </a:lnTo>
                                  <a:lnTo>
                                    <a:pt x="312" y="373"/>
                                  </a:lnTo>
                                  <a:lnTo>
                                    <a:pt x="315" y="377"/>
                                  </a:lnTo>
                                  <a:lnTo>
                                    <a:pt x="314" y="383"/>
                                  </a:lnTo>
                                  <a:lnTo>
                                    <a:pt x="310" y="387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38" y="326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" name="Freeform 60"/>
                          <wps:cNvSpPr>
                            <a:spLocks/>
                          </wps:cNvSpPr>
                          <wps:spPr bwMode="auto">
                            <a:xfrm>
                              <a:off x="1345" y="1767"/>
                              <a:ext cx="367" cy="458"/>
                            </a:xfrm>
                            <a:custGeom>
                              <a:avLst/>
                              <a:gdLst>
                                <a:gd name="T0" fmla="+- 0 2422 2413"/>
                                <a:gd name="T1" fmla="*/ T0 w 367"/>
                                <a:gd name="T2" fmla="+- 0 3393 3393"/>
                                <a:gd name="T3" fmla="*/ 3393 h 458"/>
                                <a:gd name="T4" fmla="+- 0 2418 2413"/>
                                <a:gd name="T5" fmla="*/ T4 w 367"/>
                                <a:gd name="T6" fmla="+- 0 3396 3393"/>
                                <a:gd name="T7" fmla="*/ 3396 h 458"/>
                                <a:gd name="T8" fmla="+- 0 2413 2413"/>
                                <a:gd name="T9" fmla="*/ T8 w 367"/>
                                <a:gd name="T10" fmla="+- 0 3400 3393"/>
                                <a:gd name="T11" fmla="*/ 3400 h 458"/>
                                <a:gd name="T12" fmla="+- 0 2413 2413"/>
                                <a:gd name="T13" fmla="*/ T12 w 367"/>
                                <a:gd name="T14" fmla="+- 0 3406 3393"/>
                                <a:gd name="T15" fmla="*/ 3406 h 458"/>
                                <a:gd name="T16" fmla="+- 0 2416 2413"/>
                                <a:gd name="T17" fmla="*/ T16 w 367"/>
                                <a:gd name="T18" fmla="+- 0 3410 3393"/>
                                <a:gd name="T19" fmla="*/ 3410 h 458"/>
                                <a:gd name="T20" fmla="+- 0 2696 2413"/>
                                <a:gd name="T21" fmla="*/ T20 w 367"/>
                                <a:gd name="T22" fmla="+- 0 3763 3393"/>
                                <a:gd name="T23" fmla="*/ 3763 h 458"/>
                                <a:gd name="T24" fmla="+- 0 2712 2413"/>
                                <a:gd name="T25" fmla="*/ T24 w 367"/>
                                <a:gd name="T26" fmla="+- 0 3750 3393"/>
                                <a:gd name="T27" fmla="*/ 3750 h 458"/>
                                <a:gd name="T28" fmla="+- 0 2432 2413"/>
                                <a:gd name="T29" fmla="*/ T28 w 367"/>
                                <a:gd name="T30" fmla="+- 0 3398 3393"/>
                                <a:gd name="T31" fmla="*/ 3398 h 458"/>
                                <a:gd name="T32" fmla="+- 0 2428 2413"/>
                                <a:gd name="T33" fmla="*/ T32 w 367"/>
                                <a:gd name="T34" fmla="+- 0 3394 3393"/>
                                <a:gd name="T35" fmla="*/ 3394 h 458"/>
                                <a:gd name="T36" fmla="+- 0 2422 2413"/>
                                <a:gd name="T37" fmla="*/ T36 w 367"/>
                                <a:gd name="T38" fmla="+- 0 3393 3393"/>
                                <a:gd name="T39" fmla="*/ 3393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7" h="458">
                                  <a:moveTo>
                                    <a:pt x="9" y="0"/>
                                  </a:moveTo>
                                  <a:lnTo>
                                    <a:pt x="5" y="3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283" y="370"/>
                                  </a:lnTo>
                                  <a:lnTo>
                                    <a:pt x="299" y="357"/>
                                  </a:lnTo>
                                  <a:lnTo>
                                    <a:pt x="19" y="5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9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305" name="Group 61"/>
                        <wpg:cNvGrpSpPr>
                          <a:grpSpLocks/>
                        </wpg:cNvGrpSpPr>
                        <wpg:grpSpPr bwMode="auto">
                          <a:xfrm>
                            <a:off x="184" y="0"/>
                            <a:ext cx="6493510" cy="2937510"/>
                            <a:chOff x="7" y="7"/>
                            <a:chExt cx="10226" cy="4626"/>
                          </a:xfrm>
                          <a:noFill/>
                        </wpg:grpSpPr>
                        <wps:wsp>
                          <wps:cNvPr id="347" name="Freeform 62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0226" cy="4626"/>
                            </a:xfrm>
                            <a:custGeom>
                              <a:avLst/>
                              <a:gdLst>
                                <a:gd name="T0" fmla="+- 0 1075 1075"/>
                                <a:gd name="T1" fmla="*/ T0 w 10226"/>
                                <a:gd name="T2" fmla="+- 0 6259 1633"/>
                                <a:gd name="T3" fmla="*/ 6259 h 4626"/>
                                <a:gd name="T4" fmla="+- 0 11301 1075"/>
                                <a:gd name="T5" fmla="*/ T4 w 10226"/>
                                <a:gd name="T6" fmla="+- 0 6259 1633"/>
                                <a:gd name="T7" fmla="*/ 6259 h 4626"/>
                                <a:gd name="T8" fmla="+- 0 11301 1075"/>
                                <a:gd name="T9" fmla="*/ T8 w 10226"/>
                                <a:gd name="T10" fmla="+- 0 1633 1633"/>
                                <a:gd name="T11" fmla="*/ 1633 h 4626"/>
                                <a:gd name="T12" fmla="+- 0 1075 1075"/>
                                <a:gd name="T13" fmla="*/ T12 w 10226"/>
                                <a:gd name="T14" fmla="+- 0 1633 1633"/>
                                <a:gd name="T15" fmla="*/ 1633 h 4626"/>
                                <a:gd name="T16" fmla="+- 0 1075 1075"/>
                                <a:gd name="T17" fmla="*/ T16 w 10226"/>
                                <a:gd name="T18" fmla="+- 0 6259 1633"/>
                                <a:gd name="T19" fmla="*/ 6259 h 46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26" h="4626">
                                  <a:moveTo>
                                    <a:pt x="0" y="4626"/>
                                  </a:moveTo>
                                  <a:lnTo>
                                    <a:pt x="10226" y="4626"/>
                                  </a:lnTo>
                                  <a:lnTo>
                                    <a:pt x="1022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626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s:wsp>
                        <wps:cNvPr id="345" name="Freeform 64"/>
                        <wps:cNvSpPr>
                          <a:spLocks/>
                        </wps:cNvSpPr>
                        <wps:spPr bwMode="auto">
                          <a:xfrm>
                            <a:off x="184" y="0"/>
                            <a:ext cx="6493510" cy="2937510"/>
                          </a:xfrm>
                          <a:custGeom>
                            <a:avLst/>
                            <a:gdLst>
                              <a:gd name="T0" fmla="+- 0 1075 1075"/>
                              <a:gd name="T1" fmla="*/ T0 w 10226"/>
                              <a:gd name="T2" fmla="+- 0 6259 1633"/>
                              <a:gd name="T3" fmla="*/ 6259 h 4626"/>
                              <a:gd name="T4" fmla="+- 0 11301 1075"/>
                              <a:gd name="T5" fmla="*/ T4 w 10226"/>
                              <a:gd name="T6" fmla="+- 0 6259 1633"/>
                              <a:gd name="T7" fmla="*/ 6259 h 4626"/>
                              <a:gd name="T8" fmla="+- 0 11301 1075"/>
                              <a:gd name="T9" fmla="*/ T8 w 10226"/>
                              <a:gd name="T10" fmla="+- 0 1633 1633"/>
                              <a:gd name="T11" fmla="*/ 1633 h 4626"/>
                              <a:gd name="T12" fmla="+- 0 1075 1075"/>
                              <a:gd name="T13" fmla="*/ T12 w 10226"/>
                              <a:gd name="T14" fmla="+- 0 1633 1633"/>
                              <a:gd name="T15" fmla="*/ 1633 h 4626"/>
                              <a:gd name="T16" fmla="+- 0 1075 1075"/>
                              <a:gd name="T17" fmla="*/ T16 w 10226"/>
                              <a:gd name="T18" fmla="+- 0 6259 1633"/>
                              <a:gd name="T19" fmla="*/ 6259 h 46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0226" h="4626">
                                <a:moveTo>
                                  <a:pt x="0" y="4626"/>
                                </a:moveTo>
                                <a:lnTo>
                                  <a:pt x="10226" y="4626"/>
                                </a:lnTo>
                                <a:lnTo>
                                  <a:pt x="1022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62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5" name="Zone de texte 875"/>
                        <wps:cNvSpPr txBox="1"/>
                        <wps:spPr>
                          <a:xfrm>
                            <a:off x="303079" y="924560"/>
                            <a:ext cx="986790" cy="2432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62AA3" w:rsidRPr="00DC2685" w:rsidRDefault="00DC2685" w:rsidP="00E62AA3">
                              <w:pPr>
                                <w:jc w:val="center"/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 w:rsidRPr="00DC2685"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6" name="Zone de texte 876"/>
                        <wps:cNvSpPr txBox="1"/>
                        <wps:spPr>
                          <a:xfrm>
                            <a:off x="1608881" y="1469602"/>
                            <a:ext cx="1286057" cy="2432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62AA3" w:rsidRPr="00E62AA3" w:rsidRDefault="00DC2685" w:rsidP="00E62AA3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 w:rsidRPr="00DC2685"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7" name="Zone de texte 877"/>
                        <wps:cNvSpPr txBox="1"/>
                        <wps:spPr>
                          <a:xfrm>
                            <a:off x="4278179" y="1959822"/>
                            <a:ext cx="1024890" cy="2432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62AA3" w:rsidRPr="00E62AA3" w:rsidRDefault="00DC2685" w:rsidP="00E62AA3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 w:rsidRPr="00DC2685"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8" name="Zone de texte 878"/>
                        <wps:cNvSpPr txBox="1"/>
                        <wps:spPr>
                          <a:xfrm>
                            <a:off x="4240078" y="1604433"/>
                            <a:ext cx="1224915" cy="2432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62AA3" w:rsidRPr="00DC2685" w:rsidRDefault="00DC2685" w:rsidP="00DC2685">
                              <w:pPr>
                                <w:jc w:val="center"/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 w:rsidRPr="00DC2685"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Zone de texte 126"/>
                        <wps:cNvSpPr txBox="1"/>
                        <wps:spPr>
                          <a:xfrm>
                            <a:off x="4237201" y="927204"/>
                            <a:ext cx="1024890" cy="2432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ED781D" w:rsidRPr="00E62AA3" w:rsidRDefault="00DC2685" w:rsidP="00E62AA3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 w:rsidRPr="00DC2685"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Zone de dessin 41" o:spid="_x0000_s1031" editas="canvas" style="width:514.1pt;height:248.65pt;mso-position-horizontal-relative:char;mso-position-vertical-relative:line" coordsize="65290,31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">
                <v:shape id="_x0000_s1032" type="#_x0000_t75" style="position:absolute;width:65290;height:31578;visibility:visible;mso-wrap-style:square">
                  <v:fill o:detectmouseclick="t"/>
                  <v:path o:connecttype="none"/>
                </v:shape>
                <v:shape id="Picture 235" o:spid="_x0000_s1033" type="#_x0000_t75" style="position:absolute;left:17800;top:-17333;width:29054;height:63720;rotation:9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">
                  <v:imagedata r:id="rId12" o:title=""/>
                  <v:path arrowok="t"/>
                </v:shape>
                <v:group id="Group 26" o:spid="_x0000_s1034" style="position:absolute;left:42400;top:9639;width:10249;height:2064" coordorigin="4681,446" coordsize="1614,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M0/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">
                  <v:shape id="Freeform 27" o:spid="_x0000_s1035" style="position:absolute;left:4681;top:446;width:1614;height:325;visibility:visible;mso-wrap-style:square;v-text-anchor:top" coordsize="1614,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" path="m,325r1614,l1614,,,,,325xe" filled="f">
                    <v:stroke dashstyle="dash"/>
                    <v:path arrowok="t" o:connecttype="custom" o:connectlocs="0,2397;1614,2397;1614,2072;0,2072;0,2397" o:connectangles="0,0,0,0,0"/>
                  </v:shape>
                </v:group>
                <v:group id="Group 28" o:spid="_x0000_s1036" style="position:absolute;left:34025;top:4165;width:2330;height:2908" coordorigin="5365,663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lNI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vB7JhwBuf4BAAD//wMAUEsBAi0AFAAGAAgAAAAhANvh9svuAAAAhQEAABMAAAAAAAAA&#10;AAAAAAAAAAAAAFtDb250ZW50X1R5cGVzXS54bWxQSwECLQAUAAYACAAAACEAWvQsW78AAAAVAQAA&#10;CwAAAAAAAAAAAAAAAAAfAQAAX3JlbHMvLnJlbHNQSwECLQAUAAYACAAAACEAmE5TSMYAAADcAAAA&#10;DwAAAAAAAAAAAAAAAAAHAgAAZHJzL2Rvd25yZXYueG1sUEsFBgAAAAADAAMAtwAAAPoCAAAAAA==&#10;">
                  <v:shape id="Freeform 29" o:spid="_x0000_s1037" style="position:absolute;left:5365;top:663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" path="m283,370r-39,31l366,457,352,390r-46,l299,390r-3,-5l283,370xe" filled="f" stroked="f">
                    <v:path arrowok="t" o:connecttype="custom" o:connectlocs="283,2659;244,2690;366,2746;352,2679;306,2679;299,2679;296,2674;283,2659" o:connectangles="0,0,0,0,0,0,0,0"/>
                  </v:shape>
                  <v:shape id="Freeform 30" o:spid="_x0000_s1038" style="position:absolute;left:5365;top:663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" path="m299,357r-16,13l296,385r3,5l306,390r4,-3l314,383r1,-6l312,373,299,357xe" filled="f" stroked="f">
                    <v:path arrowok="t" o:connecttype="custom" o:connectlocs="299,2646;283,2659;296,2674;299,2679;306,2679;310,2676;314,2672;315,2666;312,2662;299,2646" o:connectangles="0,0,0,0,0,0,0,0,0,0"/>
                  </v:shape>
                  <v:shape id="Freeform 31" o:spid="_x0000_s1039" style="position:absolute;left:5365;top:663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" path="m338,326r-39,31l312,373r3,4l314,383r-4,4l306,390r46,l338,326xe" filled="f" stroked="f">
                    <v:path arrowok="t" o:connecttype="custom" o:connectlocs="338,2615;299,2646;312,2662;315,2666;314,2672;310,2676;306,2679;352,2679;338,2615" o:connectangles="0,0,0,0,0,0,0,0,0"/>
                  </v:shape>
                  <v:shape id="Freeform 32" o:spid="_x0000_s1040" style="position:absolute;left:5365;top:663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" path="m9,l5,3,,7r,6l3,17,283,370r16,-13l19,5,15,1,9,xe" filled="f" stroked="f">
                    <v:path arrowok="t" o:connecttype="custom" o:connectlocs="9,2289;5,2292;0,2296;0,2302;3,2306;283,2659;299,2646;19,2294;15,2290;9,2289" o:connectangles="0,0,0,0,0,0,0,0,0,0"/>
                  </v:shape>
                </v:group>
                <v:group id="Group 33" o:spid="_x0000_s1041" style="position:absolute;left:42400;top:16052;width:11468;height:2248" coordorigin="6484,1492" coordsize="1806,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vbT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HJ5nwhGQ6z8AAAD//wMAUEsBAi0AFAAGAAgAAAAhANvh9svuAAAAhQEAABMAAAAAAAAA&#10;AAAAAAAAAAAAAFtDb250ZW50X1R5cGVzXS54bWxQSwECLQAUAAYACAAAACEAWvQsW78AAAAVAQAA&#10;CwAAAAAAAAAAAAAAAAAfAQAAX3JlbHMvLnJlbHNQSwECLQAUAAYACAAAACEA9wL208YAAADcAAAA&#10;DwAAAAAAAAAAAAAAAAAHAgAAZHJzL2Rvd25yZXYueG1sUEsFBgAAAAADAAMAtwAAAPoCAAAAAA==&#10;">
                  <v:shape id="Freeform 34" o:spid="_x0000_s1042" style="position:absolute;left:6484;top:1492;width:1806;height:354;visibility:visible;mso-wrap-style:square;v-text-anchor:top" coordsize="1806,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" path="m,354r1806,l1806,,,,,354xe" filled="f">
                    <v:stroke dashstyle="dash"/>
                    <v:path arrowok="t" o:connecttype="custom" o:connectlocs="0,3472;1806,3472;1806,3118;0,3118;0,3472" o:connectangles="0,0,0,0,0"/>
                  </v:shape>
                </v:group>
                <v:group id="Group 35" o:spid="_x0000_s1043" style="position:absolute;left:38660;top:11633;width:4972;height:2381" coordorigin="6095,1839" coordsize="783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WKh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">
                  <v:shape id="Freeform 36" o:spid="_x0000_s1044" style="position:absolute;left:6095;top:1839;width:783;height:375;visibility:visible;mso-wrap-style:square;v-text-anchor:top" coordsize="783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" path="m83,265l,370r134,4l118,339r-28,l84,337,79,327r2,-6l86,319r19,-8l83,265xe" filled="f" stroked="f">
                    <v:path arrowok="t" o:connecttype="custom" o:connectlocs="83,3730;0,3835;134,3839;118,3804;90,3804;84,3802;79,3792;81,3786;86,3784;105,3776;83,3730" o:connectangles="0,0,0,0,0,0,0,0,0,0,0"/>
                  </v:shape>
                  <v:shape id="Freeform 37" o:spid="_x0000_s1045" style="position:absolute;left:6095;top:1839;width:783;height:375;visibility:visible;mso-wrap-style:square;v-text-anchor:top" coordsize="783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" path="m105,311r-19,8l81,321r-2,6l84,337r6,2l95,337r18,-8l105,311xe" filled="f" stroked="f">
                    <v:path arrowok="t" o:connecttype="custom" o:connectlocs="105,3776;86,3784;81,3786;79,3792;84,3802;90,3804;95,3802;113,3794;105,3776" o:connectangles="0,0,0,0,0,0,0,0,0"/>
                  </v:shape>
                  <v:shape id="Freeform 38" o:spid="_x0000_s1046" style="position:absolute;left:6095;top:1839;width:783;height:375;visibility:visible;mso-wrap-style:square;v-text-anchor:top" coordsize="783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" path="m113,329r-18,8l90,339r28,l113,329xe" filled="f" stroked="f">
                    <v:path arrowok="t" o:connecttype="custom" o:connectlocs="113,3794;95,3802;90,3804;118,3804;113,3794" o:connectangles="0,0,0,0,0"/>
                  </v:shape>
                  <v:shape id="Freeform 39" o:spid="_x0000_s1047" style="position:absolute;left:6095;top:1839;width:783;height:375;visibility:visible;mso-wrap-style:square;v-text-anchor:top" coordsize="783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" path="m772,r-5,2l105,311r8,18l775,20r5,-2l782,12,780,7,778,2,772,xe" filled="f" stroked="f">
                    <v:path arrowok="t" o:connecttype="custom" o:connectlocs="772,3465;767,3467;105,3776;113,3794;775,3485;780,3483;782,3477;780,3472;778,3467;772,3465" o:connectangles="0,0,0,0,0,0,0,0,0,0"/>
                  </v:shape>
                </v:group>
                <v:group id="Group 40" o:spid="_x0000_s1048" style="position:absolute;left:43632;top:19763;width:6299;height:2241" coordorigin="6818,2481" coordsize="992,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cc6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">
                  <v:shape id="Freeform 41" o:spid="_x0000_s1049" style="position:absolute;left:6818;top:2481;width:992;height:353;visibility:visible;mso-wrap-style:square;v-text-anchor:top" coordsize="992,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" path="m,353r992,l992,,,,,353xe" filled="f">
                    <v:stroke dashstyle="dash"/>
                    <v:path arrowok="t" o:connecttype="custom" o:connectlocs="0,4460;992,4460;992,4107;0,4107;0,4460" o:connectangles="0,0,0,0,0"/>
                  </v:shape>
                </v:group>
                <v:group id="Group 42" o:spid="_x0000_s1050" style="position:absolute;left:41365;top:17760;width:3455;height:762" coordorigin="6521,2804" coordsize="544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PS9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">
                  <v:shape id="Freeform 43" o:spid="_x0000_s1051" style="position:absolute;left:6521;top:2804;width:544;height:120;visibility:visible;mso-wrap-style:square;v-text-anchor:top" coordsize="544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" path="m118,l,63r122,57l120,71r-25,l90,66r,-11l94,51r26,-1l118,xe" filled="f" stroked="f">
                    <v:path arrowok="t" o:connecttype="custom" o:connectlocs="118,4430;0,4493;122,4550;120,4501;95,4501;90,4496;90,4485;94,4481;120,4480;118,4430" o:connectangles="0,0,0,0,0,0,0,0,0,0"/>
                  </v:shape>
                  <v:shape id="Freeform 44" o:spid="_x0000_s1052" style="position:absolute;left:6521;top:2804;width:544;height:120;visibility:visible;mso-wrap-style:square;v-text-anchor:top" coordsize="544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" path="m120,50l94,51r-4,4l90,66r5,5l100,71r20,-1l120,50xe" filled="f" stroked="f">
                    <v:path arrowok="t" o:connecttype="custom" o:connectlocs="120,4480;94,4481;90,4485;90,4496;95,4501;100,4501;120,4500;120,4480" o:connectangles="0,0,0,0,0,0,0,0"/>
                  </v:shape>
                  <v:shape id="Freeform 45" o:spid="_x0000_s1053" style="position:absolute;left:6521;top:2804;width:544;height:120;visibility:visible;mso-wrap-style:square;v-text-anchor:top" coordsize="544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" path="m120,70r-20,1l95,71r25,l120,70xe" filled="f" stroked="f">
                    <v:path arrowok="t" o:connecttype="custom" o:connectlocs="120,4500;100,4501;95,4501;120,4501;120,4500" o:connectangles="0,0,0,0,0"/>
                  </v:shape>
                  <v:shape id="Freeform 46" o:spid="_x0000_s1054" style="position:absolute;left:6521;top:2804;width:544;height:120;visibility:visible;mso-wrap-style:square;v-text-anchor:top" coordsize="544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" path="m538,39r-5,l120,50r,20l539,59r4,-5l543,43r-5,-4xe" filled="f" stroked="f">
                    <v:path arrowok="t" o:connecttype="custom" o:connectlocs="538,4469;533,4469;120,4480;120,4500;539,4489;543,4484;543,4473;538,4469" o:connectangles="0,0,0,0,0,0,0,0"/>
                  </v:shape>
                </v:group>
                <v:group id="Group 47" o:spid="_x0000_s1055" style="position:absolute;left:17481;top:14696;width:11468;height:2432" coordorigin="2873,1957" coordsize="1806,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FEmxgAAANw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ZRDI8z4QjIzS8AAAD//wMAUEsBAi0AFAAGAAgAAAAhANvh9svuAAAAhQEAABMAAAAAAAAA&#10;AAAAAAAAAAAAAFtDb250ZW50X1R5cGVzXS54bWxQSwECLQAUAAYACAAAACEAWvQsW78AAAAVAQAA&#10;CwAAAAAAAAAAAAAAAAAfAQAAX3JlbHMvLnJlbHNQSwECLQAUAAYACAAAACEAiUxRJsYAAADcAAAA&#10;DwAAAAAAAAAAAAAAAAAHAgAAZHJzL2Rvd25yZXYueG1sUEsFBgAAAAADAAMAtwAAAPoCAAAAAA==&#10;">
                  <v:shape id="Freeform 48" o:spid="_x0000_s1056" style="position:absolute;left:2873;top:1957;width:1806;height:383;visibility:visible;mso-wrap-style:square;v-text-anchor:top" coordsize="1806,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" path="m,383r1806,l1806,,,,,383xe" filled="f">
                    <v:stroke dashstyle="dash"/>
                    <v:path arrowok="t" o:connecttype="custom" o:connectlocs="0,3966;1806,3966;1806,3583;0,3583;0,3966" o:connectangles="0,0,0,0,0"/>
                  </v:shape>
                </v:group>
                <v:group id="Group 49" o:spid="_x0000_s1057" style="position:absolute;left:24830;top:15024;width:1022;height:5918" coordorigin="3917,2373" coordsize="161,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s9R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Bo8z4QjI9S8AAAD//wMAUEsBAi0AFAAGAAgAAAAhANvh9svuAAAAhQEAABMAAAAAAAAA&#10;AAAAAAAAAAAAAFtDb250ZW50X1R5cGVzXS54bWxQSwECLQAUAAYACAAAACEAWvQsW78AAAAVAQAA&#10;CwAAAAAAAAAAAAAAAAAfAQAAX3JlbHMvLnJlbHNQSwECLQAUAAYACAAAACEAeZ7PUcYAAADcAAAA&#10;DwAAAAAAAAAAAAAAAAAHAgAAZHJzL2Rvd25yZXYueG1sUEsFBgAAAAADAAMAtwAAAPoCAAAAAA==&#10;">
                  <v:shape id="Freeform 50" o:spid="_x0000_s1058" style="position:absolute;left:3917;top:2373;width:161;height:932;visibility:visible;mso-wrap-style:square;v-text-anchor:top" coordsize="161,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" path="m,805l46,931r58,-89l62,842,51,841r-4,-5l49,811,,805xe" filled="f" stroked="f">
                    <v:path arrowok="t" o:connecttype="custom" o:connectlocs="0,4804;46,4930;104,4841;62,4841;51,4840;47,4835;49,4810;0,4804" o:connectangles="0,0,0,0,0,0,0,0"/>
                  </v:shape>
                  <v:shape id="Freeform 51" o:spid="_x0000_s1059" style="position:absolute;left:3917;top:2373;width:161;height:932;visibility:visible;mso-wrap-style:square;v-text-anchor:top" coordsize="161,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" path="m49,811r-2,25l51,841r11,1l67,838r2,-25l49,811xe" filled="f" stroked="f">
                    <v:path arrowok="t" o:connecttype="custom" o:connectlocs="49,4810;47,4835;51,4840;62,4841;67,4837;69,4812;49,4810" o:connectangles="0,0,0,0,0,0,0"/>
                  </v:shape>
                  <v:shape id="Freeform 52" o:spid="_x0000_s1060" style="position:absolute;left:3917;top:2373;width:161;height:932;visibility:visible;mso-wrap-style:square;v-text-anchor:top" coordsize="161,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" path="m69,813r-2,25l62,842r42,l119,819,69,813xe" filled="f" stroked="f">
                    <v:path arrowok="t" o:connecttype="custom" o:connectlocs="69,4812;67,4837;62,4841;104,4841;119,4818;69,4812" o:connectangles="0,0,0,0,0,0"/>
                  </v:shape>
                  <v:shape id="Freeform 53" o:spid="_x0000_s1061" style="position:absolute;left:3917;top:2373;width:161;height:932;visibility:visible;mso-wrap-style:square;v-text-anchor:top" coordsize="161,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" path="m146,r-5,4l49,811r20,2l160,11r1,-5l157,1,146,xe" filled="f" stroked="f">
                    <v:path arrowok="t" o:connecttype="custom" o:connectlocs="146,3999;141,4003;49,4810;69,4812;160,4010;161,4005;157,4000;146,3999" o:connectangles="0,0,0,0,0,0,0,0"/>
                  </v:shape>
                </v:group>
                <v:group id="Group 54" o:spid="_x0000_s1062" style="position:absolute;left:3030;top:9245;width:9868;height:2064" coordorigin="484,1463" coordsize="1554,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">
                  <v:shape id="Freeform 55" o:spid="_x0000_s1063" style="position:absolute;left:484;top:1463;width:1554;height:325;visibility:visible;mso-wrap-style:square;v-text-anchor:top" coordsize="1554,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" path="m,325r1554,l1554,,,,,325xe" filled="f">
                    <v:stroke dashstyle="dash"/>
                    <v:path arrowok="t" o:connecttype="custom" o:connectlocs="0,3414;1554,3414;1554,3089;0,3089;0,3414" o:connectangles="0,0,0,0,0"/>
                  </v:shape>
                </v:group>
                <v:group id="Group 56" o:spid="_x0000_s1064" style="position:absolute;left:8498;top:11176;width:2330;height:2908" coordorigin="1345,1767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/K+xQAAANw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">
                  <v:shape id="Freeform 57" o:spid="_x0000_s1065" style="position:absolute;left:1345;top:1767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" path="m283,370r-39,31l366,457,352,390r-46,l299,390r-3,-5l283,370xe" filled="f" stroked="f">
                    <v:path arrowok="t" o:connecttype="custom" o:connectlocs="283,3763;244,3794;366,3850;352,3783;306,3783;299,3783;296,3778;283,3763" o:connectangles="0,0,0,0,0,0,0,0"/>
                  </v:shape>
                  <v:shape id="Freeform 58" o:spid="_x0000_s1066" style="position:absolute;left:1345;top:1767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" path="m299,357r-16,13l296,385r3,5l306,390r4,-3l314,383r1,-6l312,373,299,357xe" filled="f" stroked="f">
                    <v:path arrowok="t" o:connecttype="custom" o:connectlocs="299,3750;283,3763;296,3778;299,3783;306,3783;310,3780;314,3776;315,3770;312,3766;299,3750" o:connectangles="0,0,0,0,0,0,0,0,0,0"/>
                  </v:shape>
                  <v:shape id="Freeform 59" o:spid="_x0000_s1067" style="position:absolute;left:1345;top:1767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" path="m338,326r-39,31l312,373r3,4l314,383r-4,4l306,390r46,l338,326xe" filled="f" stroked="f">
                    <v:path arrowok="t" o:connecttype="custom" o:connectlocs="338,3719;299,3750;312,3766;315,3770;314,3776;310,3780;306,3783;352,3783;338,3719" o:connectangles="0,0,0,0,0,0,0,0,0"/>
                  </v:shape>
                  <v:shape id="Freeform 60" o:spid="_x0000_s1068" style="position:absolute;left:1345;top:1767;width:367;height:458;visibility:visible;mso-wrap-style:square;v-text-anchor:top" coordsize="36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" path="m9,l5,3,,7r,6l3,17,283,370r16,-13l19,5,15,1,9,xe" filled="f" stroked="f">
                    <v:path arrowok="t" o:connecttype="custom" o:connectlocs="9,3393;5,3396;0,3400;0,3406;3,3410;283,3763;299,3750;19,3398;15,3394;9,3393" o:connectangles="0,0,0,0,0,0,0,0,0,0"/>
                  </v:shape>
                </v:group>
                <v:group id="Group 61" o:spid="_x0000_s1069" style="position:absolute;left:1;width:64935;height:29375" coordorigin="7,7" coordsize="10226,4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">
                  <v:shape id="Freeform 62" o:spid="_x0000_s1070" style="position:absolute;left:7;top:7;width:10226;height:4626;visibility:visible;mso-wrap-style:square;v-text-anchor:top" coordsize="10226,4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" path="m,4626r10226,l10226,,,,,4626xe" filled="f" stroked="f">
                    <v:path arrowok="t" o:connecttype="custom" o:connectlocs="0,6259;10226,6259;10226,1633;0,1633;0,6259" o:connectangles="0,0,0,0,0"/>
                  </v:shape>
                </v:group>
                <v:shape id="Freeform 64" o:spid="_x0000_s1071" style="position:absolute;left:1;width:64935;height:29375;visibility:visible;mso-wrap-style:square;v-text-anchor:top" coordsize="10226,4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" path="m,4626r10226,l10226,,,,,4626xe" filled="f">
                  <v:path arrowok="t" o:connecttype="custom" o:connectlocs="0,3974465;6493510,3974465;6493510,1036955;0,1036955;0,3974465" o:connectangles="0,0,0,0,0"/>
                </v:shape>
                <v:shape id="Zone de texte 875" o:spid="_x0000_s1072" type="#_x0000_t202" style="position:absolute;left:3030;top:9245;width:9868;height:2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" fillcolor="white [3201]" strokeweight=".5pt">
                  <v:textbox>
                    <w:txbxContent>
                      <w:p w:rsidR="00E62AA3" w:rsidRPr="00DC2685" w:rsidRDefault="00DC2685" w:rsidP="00E62AA3">
                        <w:pPr>
                          <w:jc w:val="center"/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 w:rsidRPr="00DC2685"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  <w:t>…</w:t>
                        </w:r>
                      </w:p>
                    </w:txbxContent>
                  </v:textbox>
                </v:shape>
                <v:shape id="Zone de texte 876" o:spid="_x0000_s1073" type="#_x0000_t202" style="position:absolute;left:16088;top:14696;width:12861;height:2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" fillcolor="white [3201]" strokeweight=".5pt">
                  <v:textbox>
                    <w:txbxContent>
                      <w:p w:rsidR="00E62AA3" w:rsidRPr="00E62AA3" w:rsidRDefault="00DC2685" w:rsidP="00E62AA3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 w:rsidRPr="00DC2685"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  <w:t>…</w:t>
                        </w:r>
                      </w:p>
                    </w:txbxContent>
                  </v:textbox>
                </v:shape>
                <v:shape id="Zone de texte 877" o:spid="_x0000_s1074" type="#_x0000_t202" style="position:absolute;left:42781;top:19598;width:10249;height:2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" fillcolor="white [3201]" strokeweight=".5pt">
                  <v:textbox>
                    <w:txbxContent>
                      <w:p w:rsidR="00E62AA3" w:rsidRPr="00E62AA3" w:rsidRDefault="00DC2685" w:rsidP="00E62AA3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 w:rsidRPr="00DC2685"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  <w:t>…</w:t>
                        </w:r>
                      </w:p>
                    </w:txbxContent>
                  </v:textbox>
                </v:shape>
                <v:shape id="Zone de texte 878" o:spid="_x0000_s1075" type="#_x0000_t202" style="position:absolute;left:42400;top:16044;width:12249;height:2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" fillcolor="white [3201]" strokeweight=".5pt">
                  <v:textbox>
                    <w:txbxContent>
                      <w:p w:rsidR="00E62AA3" w:rsidRPr="00DC2685" w:rsidRDefault="00DC2685" w:rsidP="00DC2685">
                        <w:pPr>
                          <w:jc w:val="center"/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 w:rsidRPr="00DC2685"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  <w:t>…</w:t>
                        </w:r>
                      </w:p>
                    </w:txbxContent>
                  </v:textbox>
                </v:shape>
                <v:shape id="Zone de texte 126" o:spid="_x0000_s1076" type="#_x0000_t202" style="position:absolute;left:42372;top:9272;width:10248;height:2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" fillcolor="white [3201]" strokeweight=".5pt">
                  <v:textbox>
                    <w:txbxContent>
                      <w:p w:rsidR="00ED781D" w:rsidRPr="00E62AA3" w:rsidRDefault="00DC2685" w:rsidP="00E62AA3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 w:rsidRPr="00DC2685"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  <w:t>…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1A6A92" w:rsidRDefault="001A6A92" w:rsidP="001A6A92">
      <w:pPr>
        <w:jc w:val="center"/>
      </w:pPr>
    </w:p>
    <w:p w:rsidR="00F9418C" w:rsidRDefault="00F9418C" w:rsidP="00184DB6"/>
    <w:p w:rsidR="00EB7D25" w:rsidRDefault="00EB7D25" w:rsidP="001A6A92">
      <w:pPr>
        <w:jc w:val="center"/>
        <w:sectPr w:rsidR="00EB7D25" w:rsidSect="00E06671">
          <w:footerReference w:type="default" r:id="rId13"/>
          <w:footerReference w:type="first" r:id="rId14"/>
          <w:pgSz w:w="11906" w:h="16838"/>
          <w:pgMar w:top="567" w:right="566" w:bottom="709" w:left="851" w:header="567" w:footer="397" w:gutter="0"/>
          <w:cols w:space="708"/>
          <w:docGrid w:linePitch="360"/>
        </w:sectPr>
      </w:pPr>
    </w:p>
    <w:p w:rsidR="001A6A92" w:rsidRDefault="00EB7D25" w:rsidP="00EB7D25">
      <w:pPr>
        <w:pStyle w:val="Titre1"/>
        <w:numPr>
          <w:ilvl w:val="0"/>
          <w:numId w:val="0"/>
        </w:numPr>
        <w:ind w:left="-426"/>
        <w:jc w:val="center"/>
      </w:pPr>
      <w:r>
        <w:t>DR 3</w:t>
      </w:r>
    </w:p>
    <w:p w:rsidR="003A17E6" w:rsidRPr="00B67957" w:rsidRDefault="00B67957" w:rsidP="00B67957">
      <w:pPr>
        <w:spacing w:after="120"/>
        <w:jc w:val="center"/>
        <w:rPr>
          <w:rFonts w:eastAsia="Arial"/>
          <w:i/>
          <w:spacing w:val="-1"/>
        </w:rPr>
      </w:pPr>
      <w:r w:rsidRPr="00B67957">
        <w:rPr>
          <w:rFonts w:eastAsia="Arial"/>
          <w:i/>
          <w:spacing w:val="-1"/>
        </w:rPr>
        <w:t>Taux</w:t>
      </w:r>
      <w:r w:rsidRPr="00B67957">
        <w:rPr>
          <w:rFonts w:eastAsia="Arial"/>
          <w:i/>
        </w:rPr>
        <w:t xml:space="preserve"> de </w:t>
      </w:r>
      <w:r w:rsidRPr="00B67957">
        <w:rPr>
          <w:rFonts w:eastAsia="Arial"/>
          <w:i/>
          <w:spacing w:val="-1"/>
        </w:rPr>
        <w:t>Couverture</w:t>
      </w:r>
      <w:r w:rsidRPr="00B67957">
        <w:rPr>
          <w:rFonts w:eastAsia="Arial"/>
          <w:i/>
        </w:rPr>
        <w:t xml:space="preserve"> </w:t>
      </w:r>
      <w:r w:rsidRPr="00B67957">
        <w:rPr>
          <w:rFonts w:eastAsia="Arial"/>
          <w:i/>
          <w:spacing w:val="-1"/>
        </w:rPr>
        <w:t>Solaire</w:t>
      </w:r>
      <w:r w:rsidRPr="00B67957">
        <w:rPr>
          <w:rFonts w:eastAsia="Arial"/>
          <w:i/>
          <w:spacing w:val="3"/>
        </w:rPr>
        <w:t xml:space="preserve"> </w:t>
      </w:r>
      <w:r w:rsidRPr="00B67957">
        <w:rPr>
          <w:rFonts w:eastAsia="Arial"/>
          <w:i/>
          <w:spacing w:val="-1"/>
        </w:rPr>
        <w:t>(TCS)</w:t>
      </w:r>
      <w:r>
        <w:rPr>
          <w:rFonts w:eastAsia="Arial"/>
          <w:i/>
          <w:spacing w:val="-1"/>
        </w:rPr>
        <w:t> :</w:t>
      </w:r>
      <w:r w:rsidRPr="00B67957">
        <w:rPr>
          <w:rFonts w:eastAsia="Arial"/>
          <w:i/>
          <w:spacing w:val="-1"/>
        </w:rPr>
        <w:t xml:space="preserve"> </w:t>
      </w:r>
      <w:r w:rsidRPr="00B67957">
        <w:rPr>
          <w:rFonts w:eastAsia="Arial"/>
          <w:i/>
        </w:rPr>
        <w:t>%</w:t>
      </w:r>
      <w:r w:rsidRPr="00B67957">
        <w:rPr>
          <w:rFonts w:eastAsia="Arial"/>
          <w:i/>
          <w:spacing w:val="-1"/>
        </w:rPr>
        <w:t xml:space="preserve"> exprimant </w:t>
      </w:r>
      <w:r w:rsidRPr="00B67957">
        <w:rPr>
          <w:rFonts w:eastAsia="Arial"/>
          <w:i/>
          <w:spacing w:val="-2"/>
        </w:rPr>
        <w:t>la</w:t>
      </w:r>
      <w:r w:rsidRPr="00B67957">
        <w:rPr>
          <w:rFonts w:eastAsia="Arial"/>
          <w:i/>
        </w:rPr>
        <w:t xml:space="preserve"> </w:t>
      </w:r>
      <w:r w:rsidRPr="00B67957">
        <w:rPr>
          <w:rFonts w:eastAsia="Arial"/>
          <w:i/>
          <w:spacing w:val="-1"/>
        </w:rPr>
        <w:t>part</w:t>
      </w:r>
      <w:r w:rsidRPr="00B67957">
        <w:rPr>
          <w:rFonts w:eastAsia="Arial"/>
          <w:i/>
          <w:spacing w:val="2"/>
        </w:rPr>
        <w:t xml:space="preserve"> </w:t>
      </w:r>
      <w:r w:rsidRPr="00B67957">
        <w:rPr>
          <w:rFonts w:eastAsia="Arial"/>
          <w:i/>
          <w:spacing w:val="-1"/>
        </w:rPr>
        <w:t>d’énergie</w:t>
      </w:r>
      <w:r w:rsidRPr="00B67957">
        <w:rPr>
          <w:rFonts w:eastAsia="Arial"/>
          <w:i/>
        </w:rPr>
        <w:t xml:space="preserve"> </w:t>
      </w:r>
      <w:r w:rsidRPr="00B67957">
        <w:rPr>
          <w:rFonts w:eastAsia="Arial"/>
          <w:i/>
          <w:spacing w:val="-1"/>
        </w:rPr>
        <w:t>solaire</w:t>
      </w:r>
      <w:r w:rsidRPr="00B67957">
        <w:rPr>
          <w:rFonts w:eastAsia="Arial"/>
          <w:i/>
        </w:rPr>
        <w:t xml:space="preserve"> par</w:t>
      </w:r>
      <w:r w:rsidRPr="00B67957">
        <w:rPr>
          <w:rFonts w:eastAsia="Arial"/>
          <w:i/>
          <w:spacing w:val="29"/>
        </w:rPr>
        <w:t xml:space="preserve"> </w:t>
      </w:r>
      <w:r w:rsidRPr="00B67957">
        <w:rPr>
          <w:rFonts w:eastAsia="Arial"/>
          <w:i/>
          <w:spacing w:val="-1"/>
        </w:rPr>
        <w:t>rapport</w:t>
      </w:r>
      <w:r w:rsidRPr="00B67957">
        <w:rPr>
          <w:rFonts w:eastAsia="Arial"/>
          <w:i/>
          <w:spacing w:val="2"/>
        </w:rPr>
        <w:t xml:space="preserve"> </w:t>
      </w:r>
      <w:r w:rsidRPr="00B67957">
        <w:rPr>
          <w:rFonts w:eastAsia="Arial"/>
          <w:i/>
        </w:rPr>
        <w:t>au</w:t>
      </w:r>
      <w:r w:rsidRPr="00B67957">
        <w:rPr>
          <w:rFonts w:eastAsia="Arial"/>
          <w:i/>
          <w:spacing w:val="-2"/>
        </w:rPr>
        <w:t xml:space="preserve"> </w:t>
      </w:r>
      <w:r w:rsidRPr="00B67957">
        <w:rPr>
          <w:rFonts w:eastAsia="Arial"/>
          <w:i/>
          <w:spacing w:val="-1"/>
        </w:rPr>
        <w:t>besoin</w:t>
      </w:r>
      <w:r w:rsidRPr="00B67957">
        <w:rPr>
          <w:rFonts w:eastAsia="Arial"/>
          <w:i/>
        </w:rPr>
        <w:t xml:space="preserve"> </w:t>
      </w:r>
      <w:r w:rsidRPr="00B67957">
        <w:rPr>
          <w:rFonts w:eastAsia="Arial"/>
          <w:i/>
          <w:spacing w:val="-1"/>
        </w:rPr>
        <w:t>énergétique</w:t>
      </w:r>
      <w:r w:rsidRPr="00B67957">
        <w:rPr>
          <w:rFonts w:eastAsia="Arial"/>
          <w:i/>
        </w:rPr>
        <w:t xml:space="preserve"> </w:t>
      </w:r>
      <w:r w:rsidRPr="00B67957">
        <w:rPr>
          <w:rFonts w:eastAsia="Arial"/>
          <w:i/>
          <w:spacing w:val="-1"/>
        </w:rPr>
        <w:t>total</w:t>
      </w:r>
    </w:p>
    <w:tbl>
      <w:tblPr>
        <w:tblStyle w:val="TableNormal"/>
        <w:tblW w:w="13544" w:type="dxa"/>
        <w:jc w:val="center"/>
        <w:tblLayout w:type="fixed"/>
        <w:tblLook w:val="01E0" w:firstRow="1" w:lastRow="1" w:firstColumn="1" w:lastColumn="1" w:noHBand="0" w:noVBand="0"/>
      </w:tblPr>
      <w:tblGrid>
        <w:gridCol w:w="2778"/>
        <w:gridCol w:w="624"/>
        <w:gridCol w:w="624"/>
        <w:gridCol w:w="624"/>
        <w:gridCol w:w="624"/>
        <w:gridCol w:w="624"/>
        <w:gridCol w:w="624"/>
        <w:gridCol w:w="1417"/>
        <w:gridCol w:w="567"/>
        <w:gridCol w:w="567"/>
        <w:gridCol w:w="1417"/>
        <w:gridCol w:w="567"/>
        <w:gridCol w:w="1417"/>
        <w:gridCol w:w="1070"/>
      </w:tblGrid>
      <w:tr w:rsidR="00E451CC" w:rsidTr="00E451CC">
        <w:trPr>
          <w:trHeight w:hRule="exact" w:val="475"/>
          <w:jc w:val="center"/>
        </w:trPr>
        <w:tc>
          <w:tcPr>
            <w:tcW w:w="277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EB7D25" w:rsidRPr="0018781A" w:rsidRDefault="00EB7D25" w:rsidP="00682703">
            <w:pPr>
              <w:rPr>
                <w:lang w:val="fr-FR"/>
              </w:rPr>
            </w:pPr>
          </w:p>
        </w:tc>
        <w:tc>
          <w:tcPr>
            <w:tcW w:w="6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Jan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Fév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Mars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Avr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Mai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Juin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Juill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Août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Sept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Oct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Nov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EB7D25" w:rsidRPr="00D10101" w:rsidRDefault="00EB7D25" w:rsidP="00682703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Déc</w:t>
            </w:r>
          </w:p>
        </w:tc>
        <w:tc>
          <w:tcPr>
            <w:tcW w:w="1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B7D25" w:rsidRPr="00D10101" w:rsidRDefault="00EB7D25" w:rsidP="00682703">
            <w:pPr>
              <w:pStyle w:val="TableParagraph"/>
              <w:spacing w:before="132"/>
              <w:ind w:left="262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TOTAL</w:t>
            </w:r>
          </w:p>
        </w:tc>
      </w:tr>
      <w:tr w:rsidR="00231800" w:rsidTr="00E451CC">
        <w:trPr>
          <w:trHeight w:val="567"/>
          <w:jc w:val="center"/>
        </w:trPr>
        <w:tc>
          <w:tcPr>
            <w:tcW w:w="2778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  <w:t>Besoin énerg. total (kWh)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257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245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252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238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240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219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220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111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224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250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247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267</w:t>
            </w:r>
          </w:p>
        </w:tc>
        <w:tc>
          <w:tcPr>
            <w:tcW w:w="1070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231800" w:rsidRPr="00231800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b/>
                <w:spacing w:val="-1"/>
                <w:sz w:val="20"/>
                <w:szCs w:val="20"/>
                <w:lang w:val="fr-FR"/>
              </w:rPr>
            </w:pPr>
            <w:r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…</w:t>
            </w:r>
          </w:p>
        </w:tc>
      </w:tr>
      <w:tr w:rsidR="00231800" w:rsidTr="00E451CC">
        <w:trPr>
          <w:trHeight w:val="567"/>
          <w:jc w:val="center"/>
        </w:trPr>
        <w:tc>
          <w:tcPr>
            <w:tcW w:w="2778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  <w:t>Énergie solaire fournie (kWh)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72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126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196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242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270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284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321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288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234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161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82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231800" w:rsidRDefault="00231800" w:rsidP="0023180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pacing w:val="-1"/>
                <w:sz w:val="20"/>
                <w:szCs w:val="20"/>
              </w:rPr>
              <w:t>55</w:t>
            </w:r>
          </w:p>
        </w:tc>
        <w:tc>
          <w:tcPr>
            <w:tcW w:w="1070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…</w:t>
            </w:r>
          </w:p>
        </w:tc>
      </w:tr>
      <w:tr w:rsidR="00231800" w:rsidTr="00E451CC">
        <w:trPr>
          <w:trHeight w:hRule="exact" w:val="907"/>
          <w:jc w:val="center"/>
        </w:trPr>
        <w:tc>
          <w:tcPr>
            <w:tcW w:w="2778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  <w:t>Taux de Couv. Solaire(%)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28,1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51,4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7</w:t>
            </w: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8,4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100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100</w:t>
            </w:r>
          </w:p>
        </w:tc>
        <w:tc>
          <w:tcPr>
            <w:tcW w:w="624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100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b/>
                <w:spacing w:val="-1"/>
                <w:sz w:val="20"/>
                <w:szCs w:val="20"/>
                <w:lang w:val="fr-FR"/>
              </w:rPr>
            </w:pPr>
            <w:r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…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100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100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C2685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</w:pPr>
            <w:r w:rsidRPr="00DC2685"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…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32,4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1800" w:rsidRPr="00DC2685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</w:pPr>
            <w:r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…</w:t>
            </w:r>
          </w:p>
        </w:tc>
        <w:tc>
          <w:tcPr>
            <w:tcW w:w="1070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…</w:t>
            </w:r>
          </w:p>
        </w:tc>
      </w:tr>
      <w:tr w:rsidR="00231800" w:rsidTr="00E451CC">
        <w:trPr>
          <w:trHeight w:hRule="exact" w:val="907"/>
          <w:jc w:val="center"/>
        </w:trPr>
        <w:tc>
          <w:tcPr>
            <w:tcW w:w="2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4"/>
                <w:szCs w:val="24"/>
                <w:lang w:val="fr-FR"/>
              </w:rPr>
              <w:t>Énergie d'appoint nécessaire (kWh)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192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116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ind w:right="290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56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ind w:right="1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0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0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ind w:right="3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EB7D25" w:rsidRDefault="00231800" w:rsidP="00231800">
            <w:pPr>
              <w:pStyle w:val="TableParagraph"/>
              <w:spacing w:before="132"/>
              <w:ind w:right="1"/>
              <w:jc w:val="center"/>
              <w:rPr>
                <w:rFonts w:ascii="Times New Roman" w:hAnsi="Times New Roman" w:cs="Times New Roman"/>
                <w:b/>
                <w:spacing w:val="-1"/>
                <w:sz w:val="20"/>
                <w:szCs w:val="20"/>
                <w:lang w:val="fr-FR"/>
              </w:rPr>
            </w:pPr>
            <w:r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…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ind w:right="1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0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ind w:right="4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C2685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</w:pPr>
            <w:r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…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 w:rsidRPr="00D10101"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  <w:t>167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5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1800" w:rsidRPr="00DC2685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</w:pPr>
            <w:r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…</w:t>
            </w:r>
          </w:p>
        </w:tc>
        <w:tc>
          <w:tcPr>
            <w:tcW w:w="1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31800" w:rsidRPr="00D10101" w:rsidRDefault="00231800" w:rsidP="00231800">
            <w:pPr>
              <w:pStyle w:val="TableParagraph"/>
              <w:spacing w:before="132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fr-FR"/>
              </w:rPr>
            </w:pPr>
            <w:r>
              <w:rPr>
                <w:rFonts w:ascii="Times New Roman" w:hAnsi="Times New Roman" w:cs="Times New Roman"/>
                <w:b/>
                <w:color w:val="FF0000"/>
                <w:spacing w:val="-1"/>
                <w:sz w:val="20"/>
                <w:szCs w:val="20"/>
                <w:lang w:val="fr-FR"/>
              </w:rPr>
              <w:t>…</w:t>
            </w:r>
            <w:bookmarkStart w:id="0" w:name="_GoBack"/>
            <w:bookmarkEnd w:id="0"/>
          </w:p>
        </w:tc>
      </w:tr>
    </w:tbl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p w:rsidR="003A17E6" w:rsidRDefault="003A17E6" w:rsidP="00C66FD5"/>
    <w:sectPr w:rsidR="003A17E6" w:rsidSect="002870EA">
      <w:pgSz w:w="16838" w:h="11906" w:orient="landscape"/>
      <w:pgMar w:top="851" w:right="567" w:bottom="566" w:left="709" w:header="56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E0F4C" w:rsidRDefault="005E0F4C" w:rsidP="00F53254">
      <w:r>
        <w:separator/>
      </w:r>
    </w:p>
  </w:endnote>
  <w:endnote w:type="continuationSeparator" w:id="0">
    <w:p w:rsidR="005E0F4C" w:rsidRDefault="005E0F4C" w:rsidP="00F53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mandine">
    <w:charset w:val="00"/>
    <w:family w:val="auto"/>
    <w:pitch w:val="variable"/>
    <w:sig w:usb0="8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10A9" w:rsidRPr="008F3E55" w:rsidRDefault="00EB63E6" w:rsidP="005A2F5B">
    <w:pPr>
      <w:tabs>
        <w:tab w:val="center" w:pos="5220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>Activité</w:t>
    </w:r>
    <w:r w:rsidRPr="006F3ED2">
      <w:rPr>
        <w:sz w:val="20"/>
        <w:szCs w:val="20"/>
      </w:rPr>
      <w:t xml:space="preserve"> </w:t>
    </w:r>
    <w:r>
      <w:rPr>
        <w:sz w:val="20"/>
        <w:szCs w:val="20"/>
      </w:rPr>
      <w:t xml:space="preserve">3 : </w:t>
    </w:r>
    <w:r w:rsidRPr="0000692C">
      <w:rPr>
        <w:sz w:val="20"/>
        <w:szCs w:val="20"/>
      </w:rPr>
      <w:t>Chauffe-eau solaire individuel</w:t>
    </w:r>
    <w:r w:rsidR="003510A9">
      <w:rPr>
        <w:sz w:val="20"/>
        <w:szCs w:val="20"/>
      </w:rPr>
      <w:tab/>
    </w:r>
    <w:r w:rsidR="003510A9" w:rsidRPr="008F3E55">
      <w:rPr>
        <w:b/>
        <w:sz w:val="20"/>
        <w:szCs w:val="20"/>
      </w:rPr>
      <w:t>- SEQ</w:t>
    </w:r>
    <w:r w:rsidR="000B4D82">
      <w:rPr>
        <w:b/>
        <w:sz w:val="20"/>
        <w:szCs w:val="20"/>
      </w:rPr>
      <w:t>4</w:t>
    </w:r>
    <w:r w:rsidR="003510A9" w:rsidRPr="008F3E55">
      <w:rPr>
        <w:b/>
        <w:sz w:val="20"/>
        <w:szCs w:val="20"/>
      </w:rPr>
      <w:t xml:space="preserve"> : </w:t>
    </w:r>
    <w:r w:rsidR="000B4D82">
      <w:rPr>
        <w:b/>
        <w:sz w:val="20"/>
        <w:szCs w:val="20"/>
      </w:rPr>
      <w:t>-</w:t>
    </w:r>
    <w:r w:rsidR="000B4D82" w:rsidRPr="000B4D82">
      <w:rPr>
        <w:b/>
        <w:sz w:val="20"/>
        <w:szCs w:val="20"/>
      </w:rPr>
      <w:t>Maison Intelligente</w:t>
    </w:r>
    <w:r w:rsidR="003510A9" w:rsidRPr="008F3E55">
      <w:rPr>
        <w:b/>
        <w:sz w:val="20"/>
        <w:szCs w:val="20"/>
      </w:rPr>
      <w:t>-</w:t>
    </w:r>
    <w:r w:rsidR="003510A9" w:rsidRPr="00794FF9"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39724638"/>
        <w:docPartObj>
          <w:docPartGallery w:val="Page Numbers (Top of Page)"/>
          <w:docPartUnique/>
        </w:docPartObj>
      </w:sdtPr>
      <w:sdtEndPr/>
      <w:sdtContent>
        <w:r w:rsidR="003510A9" w:rsidRPr="00794FF9">
          <w:rPr>
            <w:rFonts w:eastAsia="Times New Roman"/>
            <w:sz w:val="20"/>
            <w:szCs w:val="20"/>
            <w:lang w:eastAsia="fr-FR"/>
          </w:rPr>
          <w:t xml:space="preserve">Page </w: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3510A9" w:rsidRPr="00794FF9"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5E0F4C">
          <w:rPr>
            <w:rFonts w:eastAsia="Times New Roman"/>
            <w:noProof/>
            <w:sz w:val="20"/>
            <w:szCs w:val="20"/>
            <w:lang w:eastAsia="fr-FR"/>
          </w:rPr>
          <w:t>1</w: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  <w:r w:rsidR="003510A9" w:rsidRPr="00794FF9">
          <w:rPr>
            <w:rFonts w:eastAsia="Times New Roman"/>
            <w:sz w:val="20"/>
            <w:szCs w:val="20"/>
            <w:lang w:eastAsia="fr-FR"/>
          </w:rPr>
          <w:t>/</w: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3510A9" w:rsidRPr="00794FF9"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5E0F4C">
          <w:rPr>
            <w:rFonts w:eastAsia="Times New Roman"/>
            <w:noProof/>
            <w:sz w:val="20"/>
            <w:szCs w:val="20"/>
            <w:lang w:eastAsia="fr-FR"/>
          </w:rPr>
          <w:t>1</w:t>
        </w:r>
        <w:r w:rsidR="003510A9"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10A9" w:rsidRPr="00794FF9" w:rsidRDefault="003510A9" w:rsidP="006F3ED2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>SÉANCE</w:t>
    </w:r>
    <w:r w:rsidRPr="006F3ED2">
      <w:rPr>
        <w:sz w:val="20"/>
        <w:szCs w:val="20"/>
      </w:rPr>
      <w:t xml:space="preserve"> 1</w:t>
    </w:r>
    <w:r>
      <w:rPr>
        <w:sz w:val="20"/>
        <w:szCs w:val="20"/>
      </w:rPr>
      <w:t xml:space="preserve"> : </w:t>
    </w:r>
    <w:r w:rsidRPr="00B27C56">
      <w:rPr>
        <w:sz w:val="20"/>
        <w:szCs w:val="20"/>
      </w:rPr>
      <w:t>Présentation du développement durable</w:t>
    </w:r>
    <w:r>
      <w:rPr>
        <w:sz w:val="20"/>
        <w:szCs w:val="20"/>
      </w:rPr>
      <w:t xml:space="preserve">          </w:t>
    </w:r>
    <w:r w:rsidRPr="008F3E55">
      <w:rPr>
        <w:b/>
        <w:sz w:val="20"/>
        <w:szCs w:val="20"/>
      </w:rPr>
      <w:t>- SEQ</w:t>
    </w:r>
    <w:r>
      <w:rPr>
        <w:b/>
        <w:sz w:val="20"/>
        <w:szCs w:val="20"/>
      </w:rPr>
      <w:t>3</w:t>
    </w:r>
    <w:r w:rsidRPr="008F3E55">
      <w:rPr>
        <w:b/>
        <w:sz w:val="20"/>
        <w:szCs w:val="20"/>
      </w:rPr>
      <w:t xml:space="preserve"> : </w:t>
    </w:r>
    <w:r w:rsidRPr="00B27C56">
      <w:rPr>
        <w:b/>
        <w:sz w:val="20"/>
        <w:szCs w:val="20"/>
      </w:rPr>
      <w:t>Développement durable</w:t>
    </w:r>
    <w:r w:rsidRPr="008F3E55">
      <w:rPr>
        <w:b/>
        <w:sz w:val="20"/>
        <w:szCs w:val="20"/>
      </w:rPr>
      <w:t xml:space="preserve"> -</w:t>
    </w:r>
    <w:r w:rsidRPr="00794FF9"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11178817"/>
        <w:docPartObj>
          <w:docPartGallery w:val="Page Numbers (Top of Page)"/>
          <w:docPartUnique/>
        </w:docPartObj>
      </w:sdtPr>
      <w:sdtEndPr/>
      <w:sdtContent>
        <w:r w:rsidRPr="00794FF9">
          <w:rPr>
            <w:rFonts w:eastAsia="Times New Roman"/>
            <w:sz w:val="20"/>
            <w:szCs w:val="20"/>
            <w:lang w:eastAsia="fr-FR"/>
          </w:rPr>
          <w:t xml:space="preserve">Page 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Pr="00794FF9"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>
          <w:rPr>
            <w:rFonts w:eastAsia="Times New Roman"/>
            <w:noProof/>
            <w:sz w:val="20"/>
            <w:szCs w:val="20"/>
            <w:lang w:eastAsia="fr-FR"/>
          </w:rPr>
          <w:t>1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  <w:r w:rsidRPr="00794FF9">
          <w:rPr>
            <w:rFonts w:eastAsia="Times New Roman"/>
            <w:sz w:val="20"/>
            <w:szCs w:val="20"/>
            <w:lang w:eastAsia="fr-FR"/>
          </w:rPr>
          <w:t>/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Pr="00794FF9"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356349">
          <w:rPr>
            <w:rFonts w:eastAsia="Times New Roman"/>
            <w:noProof/>
            <w:sz w:val="20"/>
            <w:szCs w:val="20"/>
            <w:lang w:eastAsia="fr-FR"/>
          </w:rPr>
          <w:t>3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E0F4C" w:rsidRDefault="005E0F4C" w:rsidP="00F53254">
      <w:r>
        <w:separator/>
      </w:r>
    </w:p>
  </w:footnote>
  <w:footnote w:type="continuationSeparator" w:id="0">
    <w:p w:rsidR="005E0F4C" w:rsidRDefault="005E0F4C" w:rsidP="00F532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7" type="#_x0000_t75" style="width:11.1pt;height:11.1pt" o:bullet="t">
        <v:imagedata r:id="rId1" o:title="art6F"/>
      </v:shape>
    </w:pict>
  </w:numPicBullet>
  <w:abstractNum w:abstractNumId="0" w15:restartNumberingAfterBreak="0">
    <w:nsid w:val="038827A4"/>
    <w:multiLevelType w:val="hybridMultilevel"/>
    <w:tmpl w:val="3CFE60E6"/>
    <w:lvl w:ilvl="0" w:tplc="6BD43BB0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1449D6"/>
    <w:multiLevelType w:val="hybridMultilevel"/>
    <w:tmpl w:val="A47A77E6"/>
    <w:lvl w:ilvl="0" w:tplc="689494D0">
      <w:start w:val="1"/>
      <w:numFmt w:val="bullet"/>
      <w:lvlText w:val=""/>
      <w:lvlJc w:val="left"/>
      <w:pPr>
        <w:ind w:left="1571" w:hanging="360"/>
      </w:pPr>
      <w:rPr>
        <w:rFonts w:ascii="Wingdings 3" w:hAnsi="Wingdings 3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083B5F20"/>
    <w:multiLevelType w:val="hybridMultilevel"/>
    <w:tmpl w:val="188C14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922829"/>
    <w:multiLevelType w:val="hybridMultilevel"/>
    <w:tmpl w:val="383E20EA"/>
    <w:lvl w:ilvl="0" w:tplc="D1041808">
      <w:start w:val="13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FD7F25"/>
    <w:multiLevelType w:val="hybridMultilevel"/>
    <w:tmpl w:val="51628498"/>
    <w:lvl w:ilvl="0" w:tplc="DBDC3CFC">
      <w:start w:val="9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122888"/>
    <w:multiLevelType w:val="hybridMultilevel"/>
    <w:tmpl w:val="867A83F4"/>
    <w:lvl w:ilvl="0" w:tplc="3D2880C4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535764"/>
    <w:multiLevelType w:val="hybridMultilevel"/>
    <w:tmpl w:val="65F0120E"/>
    <w:lvl w:ilvl="0" w:tplc="5F501D60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AC397C"/>
    <w:multiLevelType w:val="hybridMultilevel"/>
    <w:tmpl w:val="1DCEAC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741E71"/>
    <w:multiLevelType w:val="multilevel"/>
    <w:tmpl w:val="A6FC82A8"/>
    <w:lvl w:ilvl="0">
      <w:start w:val="1"/>
      <w:numFmt w:val="decimal"/>
      <w:pStyle w:val="Titre1"/>
      <w:lvlText w:val="%1)"/>
      <w:lvlJc w:val="left"/>
      <w:pPr>
        <w:ind w:left="432" w:hanging="432"/>
      </w:pPr>
      <w:rPr>
        <w:rFonts w:hint="default"/>
        <w:u w:val="none"/>
      </w:rPr>
    </w:lvl>
    <w:lvl w:ilvl="1">
      <w:start w:val="1"/>
      <w:numFmt w:val="decimal"/>
      <w:pStyle w:val="Titre2"/>
      <w:lvlText w:val="%1.%2)"/>
      <w:lvlJc w:val="left"/>
      <w:pPr>
        <w:ind w:left="576" w:hanging="576"/>
      </w:pPr>
      <w:rPr>
        <w:rFonts w:hint="default"/>
        <w:u w:val="none"/>
      </w:rPr>
    </w:lvl>
    <w:lvl w:ilvl="2">
      <w:start w:val="1"/>
      <w:numFmt w:val="decimal"/>
      <w:pStyle w:val="Titre3"/>
      <w:lvlText w:val="%1.%2.%3)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20EB08BB"/>
    <w:multiLevelType w:val="hybridMultilevel"/>
    <w:tmpl w:val="9D1E0B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9D1481"/>
    <w:multiLevelType w:val="hybridMultilevel"/>
    <w:tmpl w:val="58624056"/>
    <w:lvl w:ilvl="0" w:tplc="5A84F090">
      <w:start w:val="1"/>
      <w:numFmt w:val="decimal"/>
      <w:lvlText w:val="Q%1 :"/>
      <w:lvlJc w:val="left"/>
      <w:pPr>
        <w:ind w:left="1794" w:hanging="360"/>
      </w:pPr>
      <w:rPr>
        <w:rFonts w:hint="default"/>
      </w:rPr>
    </w:lvl>
    <w:lvl w:ilvl="1" w:tplc="9050FADC">
      <w:start w:val="1"/>
      <w:numFmt w:val="decimal"/>
      <w:lvlText w:val="Q%2 :"/>
      <w:lvlJc w:val="left"/>
      <w:pPr>
        <w:ind w:left="1440" w:hanging="360"/>
      </w:pPr>
      <w:rPr>
        <w:rFonts w:hint="default"/>
        <w:b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BB2619"/>
    <w:multiLevelType w:val="hybridMultilevel"/>
    <w:tmpl w:val="A3D4A254"/>
    <w:lvl w:ilvl="0" w:tplc="9BFC8D50">
      <w:start w:val="8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5F438B"/>
    <w:multiLevelType w:val="hybridMultilevel"/>
    <w:tmpl w:val="DE200906"/>
    <w:lvl w:ilvl="0" w:tplc="74102428">
      <w:start w:val="1"/>
      <w:numFmt w:val="decimal"/>
      <w:lvlText w:val="%1."/>
      <w:lvlJc w:val="left"/>
      <w:pPr>
        <w:ind w:left="107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254CDF"/>
    <w:multiLevelType w:val="hybridMultilevel"/>
    <w:tmpl w:val="DA4C18A0"/>
    <w:lvl w:ilvl="0" w:tplc="AA1C967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8C2FEE"/>
    <w:multiLevelType w:val="hybridMultilevel"/>
    <w:tmpl w:val="ED461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16" w15:restartNumberingAfterBreak="0">
    <w:nsid w:val="3600695E"/>
    <w:multiLevelType w:val="hybridMultilevel"/>
    <w:tmpl w:val="659ED0CC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7EDBDC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1C86B08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A36AE6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476103A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6E6169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EBA36C0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C1CD43A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6D641E0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7" w15:restartNumberingAfterBreak="0">
    <w:nsid w:val="516251B5"/>
    <w:multiLevelType w:val="hybridMultilevel"/>
    <w:tmpl w:val="4F4C7A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31E5B28">
      <w:numFmt w:val="bullet"/>
      <w:lvlText w:val="-"/>
      <w:lvlJc w:val="left"/>
      <w:pPr>
        <w:ind w:left="2160" w:hanging="360"/>
      </w:pPr>
      <w:rPr>
        <w:rFonts w:ascii="Amandine" w:eastAsia="Calibri" w:hAnsi="Amandine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2374AE4"/>
    <w:multiLevelType w:val="hybridMultilevel"/>
    <w:tmpl w:val="99781ECC"/>
    <w:lvl w:ilvl="0" w:tplc="509E5574">
      <w:start w:val="1"/>
      <w:numFmt w:val="bullet"/>
      <w:lvlText w:val="­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2387424"/>
    <w:multiLevelType w:val="hybridMultilevel"/>
    <w:tmpl w:val="EB50ED56"/>
    <w:lvl w:ilvl="0" w:tplc="DBDC3CFC">
      <w:start w:val="9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C27F8E"/>
    <w:multiLevelType w:val="hybridMultilevel"/>
    <w:tmpl w:val="9AF8B6DA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0A544A"/>
    <w:multiLevelType w:val="hybridMultilevel"/>
    <w:tmpl w:val="CD40C3E2"/>
    <w:lvl w:ilvl="0" w:tplc="553EBC80">
      <w:start w:val="1"/>
      <w:numFmt w:val="bullet"/>
      <w:lvlText w:val="-"/>
      <w:lvlJc w:val="left"/>
      <w:pPr>
        <w:ind w:left="1801" w:hanging="360"/>
      </w:pPr>
      <w:rPr>
        <w:rFonts w:ascii="Arial" w:eastAsia="Arial" w:hAnsi="Arial" w:hint="default"/>
        <w:sz w:val="22"/>
        <w:szCs w:val="22"/>
      </w:rPr>
    </w:lvl>
    <w:lvl w:ilvl="1" w:tplc="2460BEB0">
      <w:start w:val="1"/>
      <w:numFmt w:val="bullet"/>
      <w:lvlText w:val="•"/>
      <w:lvlJc w:val="left"/>
      <w:pPr>
        <w:ind w:left="2731" w:hanging="360"/>
      </w:pPr>
      <w:rPr>
        <w:rFonts w:hint="default"/>
      </w:rPr>
    </w:lvl>
    <w:lvl w:ilvl="2" w:tplc="00E80E84">
      <w:start w:val="1"/>
      <w:numFmt w:val="bullet"/>
      <w:lvlText w:val="•"/>
      <w:lvlJc w:val="left"/>
      <w:pPr>
        <w:ind w:left="3661" w:hanging="360"/>
      </w:pPr>
      <w:rPr>
        <w:rFonts w:hint="default"/>
      </w:rPr>
    </w:lvl>
    <w:lvl w:ilvl="3" w:tplc="241E0B18">
      <w:start w:val="1"/>
      <w:numFmt w:val="bullet"/>
      <w:lvlText w:val="•"/>
      <w:lvlJc w:val="left"/>
      <w:pPr>
        <w:ind w:left="4591" w:hanging="360"/>
      </w:pPr>
      <w:rPr>
        <w:rFonts w:hint="default"/>
      </w:rPr>
    </w:lvl>
    <w:lvl w:ilvl="4" w:tplc="FFA61068">
      <w:start w:val="1"/>
      <w:numFmt w:val="bullet"/>
      <w:lvlText w:val="•"/>
      <w:lvlJc w:val="left"/>
      <w:pPr>
        <w:ind w:left="5521" w:hanging="360"/>
      </w:pPr>
      <w:rPr>
        <w:rFonts w:hint="default"/>
      </w:rPr>
    </w:lvl>
    <w:lvl w:ilvl="5" w:tplc="AAD8C260">
      <w:start w:val="1"/>
      <w:numFmt w:val="bullet"/>
      <w:lvlText w:val="•"/>
      <w:lvlJc w:val="left"/>
      <w:pPr>
        <w:ind w:left="6451" w:hanging="360"/>
      </w:pPr>
      <w:rPr>
        <w:rFonts w:hint="default"/>
      </w:rPr>
    </w:lvl>
    <w:lvl w:ilvl="6" w:tplc="7EE23E02">
      <w:start w:val="1"/>
      <w:numFmt w:val="bullet"/>
      <w:lvlText w:val="•"/>
      <w:lvlJc w:val="left"/>
      <w:pPr>
        <w:ind w:left="7381" w:hanging="360"/>
      </w:pPr>
      <w:rPr>
        <w:rFonts w:hint="default"/>
      </w:rPr>
    </w:lvl>
    <w:lvl w:ilvl="7" w:tplc="629C7420">
      <w:start w:val="1"/>
      <w:numFmt w:val="bullet"/>
      <w:lvlText w:val="•"/>
      <w:lvlJc w:val="left"/>
      <w:pPr>
        <w:ind w:left="8311" w:hanging="360"/>
      </w:pPr>
      <w:rPr>
        <w:rFonts w:hint="default"/>
      </w:rPr>
    </w:lvl>
    <w:lvl w:ilvl="8" w:tplc="6F56A7E6">
      <w:start w:val="1"/>
      <w:numFmt w:val="bullet"/>
      <w:lvlText w:val="•"/>
      <w:lvlJc w:val="left"/>
      <w:pPr>
        <w:ind w:left="9241" w:hanging="360"/>
      </w:pPr>
      <w:rPr>
        <w:rFonts w:hint="default"/>
      </w:rPr>
    </w:lvl>
  </w:abstractNum>
  <w:abstractNum w:abstractNumId="22" w15:restartNumberingAfterBreak="0">
    <w:nsid w:val="68957554"/>
    <w:multiLevelType w:val="hybridMultilevel"/>
    <w:tmpl w:val="B83E9E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643404"/>
    <w:multiLevelType w:val="hybridMultilevel"/>
    <w:tmpl w:val="6FB85C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3179D2"/>
    <w:multiLevelType w:val="hybridMultilevel"/>
    <w:tmpl w:val="67B05A0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13D7560"/>
    <w:multiLevelType w:val="multilevel"/>
    <w:tmpl w:val="B45A5FB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760905B6"/>
    <w:multiLevelType w:val="hybridMultilevel"/>
    <w:tmpl w:val="9C20E0A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A850CC8"/>
    <w:multiLevelType w:val="hybridMultilevel"/>
    <w:tmpl w:val="A99C51FC"/>
    <w:lvl w:ilvl="0" w:tplc="B1965BB6">
      <w:start w:val="4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DE5D85"/>
    <w:multiLevelType w:val="hybridMultilevel"/>
    <w:tmpl w:val="A0704FC6"/>
    <w:lvl w:ilvl="0" w:tplc="0DD8577C">
      <w:start w:val="5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8"/>
  </w:num>
  <w:num w:numId="3">
    <w:abstractNumId w:val="15"/>
  </w:num>
  <w:num w:numId="4">
    <w:abstractNumId w:val="11"/>
  </w:num>
  <w:num w:numId="5">
    <w:abstractNumId w:val="17"/>
  </w:num>
  <w:num w:numId="6">
    <w:abstractNumId w:val="27"/>
  </w:num>
  <w:num w:numId="7">
    <w:abstractNumId w:val="24"/>
  </w:num>
  <w:num w:numId="8">
    <w:abstractNumId w:val="1"/>
  </w:num>
  <w:num w:numId="9">
    <w:abstractNumId w:val="6"/>
  </w:num>
  <w:num w:numId="10">
    <w:abstractNumId w:val="25"/>
  </w:num>
  <w:num w:numId="11">
    <w:abstractNumId w:val="22"/>
  </w:num>
  <w:num w:numId="12">
    <w:abstractNumId w:val="9"/>
  </w:num>
  <w:num w:numId="13">
    <w:abstractNumId w:val="25"/>
  </w:num>
  <w:num w:numId="14">
    <w:abstractNumId w:val="25"/>
  </w:num>
  <w:num w:numId="15">
    <w:abstractNumId w:val="25"/>
  </w:num>
  <w:num w:numId="16">
    <w:abstractNumId w:val="23"/>
  </w:num>
  <w:num w:numId="17">
    <w:abstractNumId w:val="7"/>
  </w:num>
  <w:num w:numId="18">
    <w:abstractNumId w:val="0"/>
  </w:num>
  <w:num w:numId="19">
    <w:abstractNumId w:val="25"/>
  </w:num>
  <w:num w:numId="20">
    <w:abstractNumId w:val="25"/>
  </w:num>
  <w:num w:numId="21">
    <w:abstractNumId w:val="25"/>
  </w:num>
  <w:num w:numId="22">
    <w:abstractNumId w:val="25"/>
  </w:num>
  <w:num w:numId="23">
    <w:abstractNumId w:val="16"/>
  </w:num>
  <w:num w:numId="24">
    <w:abstractNumId w:val="2"/>
  </w:num>
  <w:num w:numId="25">
    <w:abstractNumId w:val="12"/>
  </w:num>
  <w:num w:numId="26">
    <w:abstractNumId w:val="10"/>
  </w:num>
  <w:num w:numId="27">
    <w:abstractNumId w:val="25"/>
  </w:num>
  <w:num w:numId="28">
    <w:abstractNumId w:val="25"/>
  </w:num>
  <w:num w:numId="29">
    <w:abstractNumId w:val="25"/>
  </w:num>
  <w:num w:numId="30">
    <w:abstractNumId w:val="25"/>
  </w:num>
  <w:num w:numId="31">
    <w:abstractNumId w:val="25"/>
  </w:num>
  <w:num w:numId="32">
    <w:abstractNumId w:val="25"/>
  </w:num>
  <w:num w:numId="33">
    <w:abstractNumId w:val="20"/>
  </w:num>
  <w:num w:numId="34">
    <w:abstractNumId w:val="19"/>
  </w:num>
  <w:num w:numId="35">
    <w:abstractNumId w:val="28"/>
  </w:num>
  <w:num w:numId="36">
    <w:abstractNumId w:val="13"/>
  </w:num>
  <w:num w:numId="37">
    <w:abstractNumId w:val="3"/>
  </w:num>
  <w:num w:numId="38">
    <w:abstractNumId w:val="4"/>
  </w:num>
  <w:num w:numId="39">
    <w:abstractNumId w:val="14"/>
  </w:num>
  <w:num w:numId="40">
    <w:abstractNumId w:val="5"/>
  </w:num>
  <w:num w:numId="41">
    <w:abstractNumId w:val="26"/>
  </w:num>
  <w:num w:numId="42">
    <w:abstractNumId w:val="21"/>
  </w:num>
  <w:num w:numId="43">
    <w:abstractNumId w:val="1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61"/>
  <w:attachedTemplate r:id="rId1"/>
  <w:defaultTabStop w:val="709"/>
  <w:hyphenationZone w:val="425"/>
  <w:drawingGridHorizontalSpacing w:val="57"/>
  <w:drawingGridVerticalSpacing w:val="57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702B"/>
    <w:rsid w:val="00016E8A"/>
    <w:rsid w:val="00025946"/>
    <w:rsid w:val="00025C9F"/>
    <w:rsid w:val="00026555"/>
    <w:rsid w:val="0003016F"/>
    <w:rsid w:val="00034DB3"/>
    <w:rsid w:val="0004606F"/>
    <w:rsid w:val="00061FB7"/>
    <w:rsid w:val="000830E0"/>
    <w:rsid w:val="00083559"/>
    <w:rsid w:val="00097D1D"/>
    <w:rsid w:val="000B4D82"/>
    <w:rsid w:val="000B595B"/>
    <w:rsid w:val="000C5EA1"/>
    <w:rsid w:val="000D1300"/>
    <w:rsid w:val="000E08EA"/>
    <w:rsid w:val="000E5D6E"/>
    <w:rsid w:val="0010094F"/>
    <w:rsid w:val="001150AC"/>
    <w:rsid w:val="001210BE"/>
    <w:rsid w:val="00122041"/>
    <w:rsid w:val="00144C4D"/>
    <w:rsid w:val="00145958"/>
    <w:rsid w:val="001630BA"/>
    <w:rsid w:val="001771C2"/>
    <w:rsid w:val="00184DB6"/>
    <w:rsid w:val="001A6A92"/>
    <w:rsid w:val="001A773C"/>
    <w:rsid w:val="001B6658"/>
    <w:rsid w:val="001D4A86"/>
    <w:rsid w:val="001E4637"/>
    <w:rsid w:val="001E4AB0"/>
    <w:rsid w:val="001E4CFE"/>
    <w:rsid w:val="001E57F2"/>
    <w:rsid w:val="001F7D74"/>
    <w:rsid w:val="0020115C"/>
    <w:rsid w:val="002050C6"/>
    <w:rsid w:val="00231800"/>
    <w:rsid w:val="00250FD1"/>
    <w:rsid w:val="0026196D"/>
    <w:rsid w:val="00281A73"/>
    <w:rsid w:val="00283A48"/>
    <w:rsid w:val="0028540E"/>
    <w:rsid w:val="002870EA"/>
    <w:rsid w:val="002921F8"/>
    <w:rsid w:val="00295D8F"/>
    <w:rsid w:val="002B1045"/>
    <w:rsid w:val="002D50A1"/>
    <w:rsid w:val="002E1DA0"/>
    <w:rsid w:val="002F262D"/>
    <w:rsid w:val="002F387B"/>
    <w:rsid w:val="0031263C"/>
    <w:rsid w:val="00315DFE"/>
    <w:rsid w:val="00320DD2"/>
    <w:rsid w:val="00321AD2"/>
    <w:rsid w:val="003254C9"/>
    <w:rsid w:val="00325C05"/>
    <w:rsid w:val="00330275"/>
    <w:rsid w:val="0033181F"/>
    <w:rsid w:val="003510A9"/>
    <w:rsid w:val="003543F0"/>
    <w:rsid w:val="00356349"/>
    <w:rsid w:val="003618B9"/>
    <w:rsid w:val="0037397A"/>
    <w:rsid w:val="00385727"/>
    <w:rsid w:val="00392F0B"/>
    <w:rsid w:val="003A17E6"/>
    <w:rsid w:val="003B6711"/>
    <w:rsid w:val="003B6736"/>
    <w:rsid w:val="003C3222"/>
    <w:rsid w:val="003D6E87"/>
    <w:rsid w:val="003E2EAE"/>
    <w:rsid w:val="003F0891"/>
    <w:rsid w:val="003F1678"/>
    <w:rsid w:val="003F786B"/>
    <w:rsid w:val="003F798B"/>
    <w:rsid w:val="004139CA"/>
    <w:rsid w:val="004334D6"/>
    <w:rsid w:val="00447EA5"/>
    <w:rsid w:val="00451202"/>
    <w:rsid w:val="00456566"/>
    <w:rsid w:val="004715C4"/>
    <w:rsid w:val="004729E2"/>
    <w:rsid w:val="00480A16"/>
    <w:rsid w:val="00485A5D"/>
    <w:rsid w:val="004B3E16"/>
    <w:rsid w:val="0051493C"/>
    <w:rsid w:val="00514C70"/>
    <w:rsid w:val="00540E30"/>
    <w:rsid w:val="00542C65"/>
    <w:rsid w:val="0054661A"/>
    <w:rsid w:val="0055209E"/>
    <w:rsid w:val="00563DCF"/>
    <w:rsid w:val="00570C1F"/>
    <w:rsid w:val="00575674"/>
    <w:rsid w:val="00576456"/>
    <w:rsid w:val="00583EEB"/>
    <w:rsid w:val="00590DD7"/>
    <w:rsid w:val="005922F1"/>
    <w:rsid w:val="005A19A2"/>
    <w:rsid w:val="005A2F5B"/>
    <w:rsid w:val="005A572B"/>
    <w:rsid w:val="005B1D6A"/>
    <w:rsid w:val="005D1C0B"/>
    <w:rsid w:val="005E0F4C"/>
    <w:rsid w:val="005E533F"/>
    <w:rsid w:val="005E5E72"/>
    <w:rsid w:val="00611223"/>
    <w:rsid w:val="00612696"/>
    <w:rsid w:val="0061407A"/>
    <w:rsid w:val="006519A0"/>
    <w:rsid w:val="00654FF5"/>
    <w:rsid w:val="0066148A"/>
    <w:rsid w:val="006766AC"/>
    <w:rsid w:val="00680325"/>
    <w:rsid w:val="006905B3"/>
    <w:rsid w:val="006A37B8"/>
    <w:rsid w:val="006A4935"/>
    <w:rsid w:val="006A6F88"/>
    <w:rsid w:val="006B3301"/>
    <w:rsid w:val="006B4354"/>
    <w:rsid w:val="006E302C"/>
    <w:rsid w:val="006E325C"/>
    <w:rsid w:val="006E3B43"/>
    <w:rsid w:val="006E559C"/>
    <w:rsid w:val="006F0EDD"/>
    <w:rsid w:val="006F0F7E"/>
    <w:rsid w:val="006F2858"/>
    <w:rsid w:val="006F3ED2"/>
    <w:rsid w:val="007058CF"/>
    <w:rsid w:val="00707D4E"/>
    <w:rsid w:val="00710D22"/>
    <w:rsid w:val="00713FC3"/>
    <w:rsid w:val="00725D36"/>
    <w:rsid w:val="00727ED0"/>
    <w:rsid w:val="0073431C"/>
    <w:rsid w:val="0074033D"/>
    <w:rsid w:val="00770D28"/>
    <w:rsid w:val="007720A7"/>
    <w:rsid w:val="00774529"/>
    <w:rsid w:val="00786B2B"/>
    <w:rsid w:val="0079453B"/>
    <w:rsid w:val="00794FF9"/>
    <w:rsid w:val="007A13B6"/>
    <w:rsid w:val="007B149A"/>
    <w:rsid w:val="007B2B73"/>
    <w:rsid w:val="007C143C"/>
    <w:rsid w:val="007D1BB8"/>
    <w:rsid w:val="007E4FF7"/>
    <w:rsid w:val="007E7B1B"/>
    <w:rsid w:val="007F0852"/>
    <w:rsid w:val="008015FE"/>
    <w:rsid w:val="0080455E"/>
    <w:rsid w:val="008145D3"/>
    <w:rsid w:val="00823E0D"/>
    <w:rsid w:val="00826CA2"/>
    <w:rsid w:val="00834F6F"/>
    <w:rsid w:val="00842C22"/>
    <w:rsid w:val="00844B4B"/>
    <w:rsid w:val="00865A9B"/>
    <w:rsid w:val="0086761E"/>
    <w:rsid w:val="00883C9D"/>
    <w:rsid w:val="008B5FC2"/>
    <w:rsid w:val="008D6AF5"/>
    <w:rsid w:val="008F3E55"/>
    <w:rsid w:val="0090085C"/>
    <w:rsid w:val="009134C8"/>
    <w:rsid w:val="00915653"/>
    <w:rsid w:val="009216CA"/>
    <w:rsid w:val="00942662"/>
    <w:rsid w:val="009552A9"/>
    <w:rsid w:val="0096229E"/>
    <w:rsid w:val="009651FC"/>
    <w:rsid w:val="009679EA"/>
    <w:rsid w:val="00980349"/>
    <w:rsid w:val="0098085D"/>
    <w:rsid w:val="00992D82"/>
    <w:rsid w:val="00994B19"/>
    <w:rsid w:val="00996D0F"/>
    <w:rsid w:val="009A3A67"/>
    <w:rsid w:val="009C4C90"/>
    <w:rsid w:val="009D291A"/>
    <w:rsid w:val="009D2F66"/>
    <w:rsid w:val="00A050A6"/>
    <w:rsid w:val="00A11A65"/>
    <w:rsid w:val="00A2196C"/>
    <w:rsid w:val="00A24434"/>
    <w:rsid w:val="00A27DB8"/>
    <w:rsid w:val="00A31F8F"/>
    <w:rsid w:val="00A842CB"/>
    <w:rsid w:val="00A93DE0"/>
    <w:rsid w:val="00A966E1"/>
    <w:rsid w:val="00AA0C88"/>
    <w:rsid w:val="00AA1307"/>
    <w:rsid w:val="00AA2C63"/>
    <w:rsid w:val="00AA6ACC"/>
    <w:rsid w:val="00AA7DD0"/>
    <w:rsid w:val="00AB027A"/>
    <w:rsid w:val="00AB3B6E"/>
    <w:rsid w:val="00AB3BF4"/>
    <w:rsid w:val="00AC00F4"/>
    <w:rsid w:val="00AC26F0"/>
    <w:rsid w:val="00AC5A80"/>
    <w:rsid w:val="00AD065D"/>
    <w:rsid w:val="00AD5C55"/>
    <w:rsid w:val="00AE5616"/>
    <w:rsid w:val="00B071CC"/>
    <w:rsid w:val="00B134D0"/>
    <w:rsid w:val="00B16BAA"/>
    <w:rsid w:val="00B1794B"/>
    <w:rsid w:val="00B21C46"/>
    <w:rsid w:val="00B26BD4"/>
    <w:rsid w:val="00B27C56"/>
    <w:rsid w:val="00B36DC0"/>
    <w:rsid w:val="00B45BBF"/>
    <w:rsid w:val="00B50CB3"/>
    <w:rsid w:val="00B67957"/>
    <w:rsid w:val="00B742E2"/>
    <w:rsid w:val="00B82856"/>
    <w:rsid w:val="00B86485"/>
    <w:rsid w:val="00B93301"/>
    <w:rsid w:val="00BA573D"/>
    <w:rsid w:val="00BB3B99"/>
    <w:rsid w:val="00BD20C7"/>
    <w:rsid w:val="00BD433B"/>
    <w:rsid w:val="00BE6C3E"/>
    <w:rsid w:val="00BE7360"/>
    <w:rsid w:val="00C03BDC"/>
    <w:rsid w:val="00C06CD1"/>
    <w:rsid w:val="00C075F4"/>
    <w:rsid w:val="00C11B4D"/>
    <w:rsid w:val="00C17085"/>
    <w:rsid w:val="00C33C88"/>
    <w:rsid w:val="00C43CCF"/>
    <w:rsid w:val="00C44DCA"/>
    <w:rsid w:val="00C44DF9"/>
    <w:rsid w:val="00C45E60"/>
    <w:rsid w:val="00C46EC6"/>
    <w:rsid w:val="00C52E3D"/>
    <w:rsid w:val="00C53F0E"/>
    <w:rsid w:val="00C5476A"/>
    <w:rsid w:val="00C63845"/>
    <w:rsid w:val="00C6447C"/>
    <w:rsid w:val="00C668F6"/>
    <w:rsid w:val="00C66FD5"/>
    <w:rsid w:val="00C81C9E"/>
    <w:rsid w:val="00C83058"/>
    <w:rsid w:val="00C84564"/>
    <w:rsid w:val="00C845B5"/>
    <w:rsid w:val="00C87EE7"/>
    <w:rsid w:val="00C939B3"/>
    <w:rsid w:val="00CA470F"/>
    <w:rsid w:val="00CA748B"/>
    <w:rsid w:val="00CE2087"/>
    <w:rsid w:val="00CE70F1"/>
    <w:rsid w:val="00CF12CB"/>
    <w:rsid w:val="00D37CF8"/>
    <w:rsid w:val="00D477B0"/>
    <w:rsid w:val="00D544EF"/>
    <w:rsid w:val="00D81774"/>
    <w:rsid w:val="00DA6BA6"/>
    <w:rsid w:val="00DB6A54"/>
    <w:rsid w:val="00DC2685"/>
    <w:rsid w:val="00DC4733"/>
    <w:rsid w:val="00DD6432"/>
    <w:rsid w:val="00DE702B"/>
    <w:rsid w:val="00DE7A58"/>
    <w:rsid w:val="00E02C26"/>
    <w:rsid w:val="00E06671"/>
    <w:rsid w:val="00E34486"/>
    <w:rsid w:val="00E363D2"/>
    <w:rsid w:val="00E42E64"/>
    <w:rsid w:val="00E45161"/>
    <w:rsid w:val="00E451CC"/>
    <w:rsid w:val="00E50C7E"/>
    <w:rsid w:val="00E60758"/>
    <w:rsid w:val="00E62AA3"/>
    <w:rsid w:val="00E726A0"/>
    <w:rsid w:val="00E85757"/>
    <w:rsid w:val="00E877C7"/>
    <w:rsid w:val="00E90CD3"/>
    <w:rsid w:val="00E9783D"/>
    <w:rsid w:val="00EA160C"/>
    <w:rsid w:val="00EB63E6"/>
    <w:rsid w:val="00EB64E3"/>
    <w:rsid w:val="00EB7D25"/>
    <w:rsid w:val="00EC5297"/>
    <w:rsid w:val="00EC75F9"/>
    <w:rsid w:val="00ED0AD6"/>
    <w:rsid w:val="00ED3DAB"/>
    <w:rsid w:val="00ED4826"/>
    <w:rsid w:val="00ED781D"/>
    <w:rsid w:val="00EF2E5B"/>
    <w:rsid w:val="00EF7728"/>
    <w:rsid w:val="00F026E1"/>
    <w:rsid w:val="00F03FB4"/>
    <w:rsid w:val="00F2021E"/>
    <w:rsid w:val="00F4486B"/>
    <w:rsid w:val="00F53254"/>
    <w:rsid w:val="00F53AC9"/>
    <w:rsid w:val="00F63717"/>
    <w:rsid w:val="00F64BE7"/>
    <w:rsid w:val="00F65679"/>
    <w:rsid w:val="00F70916"/>
    <w:rsid w:val="00F75EE6"/>
    <w:rsid w:val="00F8017E"/>
    <w:rsid w:val="00F80696"/>
    <w:rsid w:val="00F839BA"/>
    <w:rsid w:val="00F858F5"/>
    <w:rsid w:val="00F9409D"/>
    <w:rsid w:val="00F9418C"/>
    <w:rsid w:val="00FA1F94"/>
    <w:rsid w:val="00FB5996"/>
    <w:rsid w:val="00FC1F55"/>
    <w:rsid w:val="00FC66F2"/>
    <w:rsid w:val="00FD18BF"/>
    <w:rsid w:val="00FF0C5B"/>
    <w:rsid w:val="00FF13B5"/>
    <w:rsid w:val="00FF6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35CCA8"/>
  <w15:docId w15:val="{99D2FE3F-7BE9-4294-9F35-7EC7B345E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C2685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DE7A58"/>
    <w:pPr>
      <w:keepNext/>
      <w:keepLines/>
      <w:numPr>
        <w:numId w:val="2"/>
      </w:numPr>
      <w:spacing w:after="120"/>
      <w:ind w:left="0" w:hanging="426"/>
      <w:outlineLvl w:val="0"/>
    </w:pPr>
    <w:rPr>
      <w:rFonts w:ascii="Comic Sans MS" w:eastAsia="Times New Roman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DE7A58"/>
    <w:rPr>
      <w:rFonts w:ascii="Comic Sans MS" w:eastAsia="Times New Roman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  <w:style w:type="paragraph" w:customStyle="1" w:styleId="Norma1">
    <w:name w:val="Norma 1"/>
    <w:basedOn w:val="Normal"/>
    <w:link w:val="Norma1Car"/>
    <w:qFormat/>
    <w:rsid w:val="001150AC"/>
    <w:pPr>
      <w:spacing w:after="120"/>
    </w:pPr>
  </w:style>
  <w:style w:type="paragraph" w:customStyle="1" w:styleId="Normal1">
    <w:name w:val="Normal1"/>
    <w:basedOn w:val="Normal"/>
    <w:qFormat/>
    <w:rsid w:val="00250FD1"/>
    <w:pPr>
      <w:tabs>
        <w:tab w:val="left" w:pos="5643"/>
      </w:tabs>
      <w:spacing w:after="120"/>
    </w:pPr>
    <w:rPr>
      <w:rFonts w:eastAsia="Times New Roman"/>
      <w:szCs w:val="32"/>
      <w:lang w:eastAsia="fr-FR"/>
    </w:rPr>
  </w:style>
  <w:style w:type="character" w:customStyle="1" w:styleId="Norma1Car">
    <w:name w:val="Norma 1 Car"/>
    <w:basedOn w:val="Policepardfaut"/>
    <w:link w:val="Norma1"/>
    <w:rsid w:val="001150AC"/>
    <w:rPr>
      <w:rFonts w:ascii="Times New Roman" w:hAnsi="Times New Roman" w:cs="Times New Roman"/>
      <w:sz w:val="24"/>
      <w:szCs w:val="24"/>
    </w:rPr>
  </w:style>
  <w:style w:type="table" w:customStyle="1" w:styleId="Grilledutableau2">
    <w:name w:val="Grille du tableau2"/>
    <w:basedOn w:val="TableauNormal"/>
    <w:next w:val="Grilledutableau"/>
    <w:uiPriority w:val="59"/>
    <w:rsid w:val="009C4C90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Corpsdetexte">
    <w:name w:val="Body Text"/>
    <w:basedOn w:val="Normal"/>
    <w:link w:val="CorpsdetexteCar"/>
    <w:uiPriority w:val="1"/>
    <w:qFormat/>
    <w:rsid w:val="00942662"/>
    <w:pPr>
      <w:widowControl w:val="0"/>
      <w:ind w:left="733"/>
      <w:jc w:val="left"/>
    </w:pPr>
    <w:rPr>
      <w:rFonts w:ascii="Arial" w:eastAsia="Arial" w:hAnsi="Arial" w:cstheme="minorBidi"/>
      <w:sz w:val="22"/>
      <w:szCs w:val="22"/>
      <w:lang w:val="en-US"/>
    </w:rPr>
  </w:style>
  <w:style w:type="character" w:customStyle="1" w:styleId="CorpsdetexteCar">
    <w:name w:val="Corps de texte Car"/>
    <w:basedOn w:val="Policepardfaut"/>
    <w:link w:val="Corpsdetexte"/>
    <w:uiPriority w:val="1"/>
    <w:rsid w:val="00942662"/>
    <w:rPr>
      <w:rFonts w:ascii="Arial" w:eastAsia="Arial" w:hAnsi="Arial"/>
      <w:lang w:val="en-US"/>
    </w:rPr>
  </w:style>
  <w:style w:type="table" w:customStyle="1" w:styleId="TableNormal">
    <w:name w:val="Table Normal"/>
    <w:uiPriority w:val="2"/>
    <w:semiHidden/>
    <w:unhideWhenUsed/>
    <w:qFormat/>
    <w:rsid w:val="006E3B43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6E3B43"/>
    <w:pPr>
      <w:widowControl w:val="0"/>
      <w:jc w:val="left"/>
    </w:pPr>
    <w:rPr>
      <w:rFonts w:asciiTheme="minorHAnsi" w:hAnsiTheme="minorHAnsi" w:cstheme="minorBidi"/>
      <w:sz w:val="22"/>
      <w:szCs w:val="22"/>
      <w:lang w:val="en-US"/>
    </w:rPr>
  </w:style>
  <w:style w:type="character" w:styleId="Textedelespacerserv">
    <w:name w:val="Placeholder Text"/>
    <w:basedOn w:val="Policepardfaut"/>
    <w:uiPriority w:val="99"/>
    <w:semiHidden/>
    <w:rsid w:val="00AA6AC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201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75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601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72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8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6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31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81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60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253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erso\AppData\Roaming\Microsoft\Templates\Mod&#233;le%20Cour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A76505-769D-4307-A138-D4B9038844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Modéle Cours.dotx</Template>
  <TotalTime>6</TotalTime>
  <Pages>3</Pages>
  <Words>97</Words>
  <Characters>535</Characters>
  <Application>Microsoft Office Word</Application>
  <DocSecurity>0</DocSecurity>
  <Lines>4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7</vt:i4>
      </vt:variant>
    </vt:vector>
  </HeadingPairs>
  <TitlesOfParts>
    <vt:vector size="8" baseType="lpstr">
      <vt:lpstr/>
      <vt:lpstr>DR 1</vt:lpstr>
      <vt:lpstr>DR 2</vt:lpstr>
      <vt:lpstr>DR 3</vt:lpstr>
      <vt:lpstr>DT 2</vt:lpstr>
      <vt:lpstr>DT 3</vt:lpstr>
      <vt:lpstr>DT 4</vt:lpstr>
      <vt:lpstr>DT 5</vt:lpstr>
    </vt:vector>
  </TitlesOfParts>
  <Company/>
  <LinksUpToDate>false</LinksUpToDate>
  <CharactersWithSpaces>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Perso</dc:creator>
  <cp:keywords/>
  <dc:description/>
  <cp:lastModifiedBy>JP</cp:lastModifiedBy>
  <cp:revision>8</cp:revision>
  <cp:lastPrinted>2020-04-30T09:44:00Z</cp:lastPrinted>
  <dcterms:created xsi:type="dcterms:W3CDTF">2020-04-23T14:38:00Z</dcterms:created>
  <dcterms:modified xsi:type="dcterms:W3CDTF">2020-04-30T09:45:00Z</dcterms:modified>
</cp:coreProperties>
</file>